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680" w:type="dxa"/>
        <w:tblInd w:w="-106" w:type="dxa"/>
        <w:tblLayout w:type="fixed"/>
        <w:tblLook w:val="00A0"/>
      </w:tblPr>
      <w:tblGrid>
        <w:gridCol w:w="582"/>
        <w:gridCol w:w="271"/>
        <w:gridCol w:w="1524"/>
        <w:gridCol w:w="3295"/>
        <w:gridCol w:w="572"/>
        <w:gridCol w:w="4460"/>
        <w:gridCol w:w="24"/>
        <w:gridCol w:w="360"/>
        <w:gridCol w:w="592"/>
      </w:tblGrid>
      <w:tr w:rsidR="002E59E3" w:rsidRPr="00B0363A" w:rsidTr="008F3254">
        <w:trPr>
          <w:trHeight w:val="315"/>
        </w:trPr>
        <w:tc>
          <w:tcPr>
            <w:tcW w:w="853" w:type="dxa"/>
            <w:gridSpan w:val="2"/>
            <w:vAlign w:val="center"/>
          </w:tcPr>
          <w:p w:rsidR="002E59E3" w:rsidRPr="00B0363A" w:rsidRDefault="002E59E3" w:rsidP="004E6D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4" w:type="dxa"/>
            <w:vAlign w:val="center"/>
          </w:tcPr>
          <w:p w:rsidR="002E59E3" w:rsidRPr="0085348E" w:rsidRDefault="002E59E3" w:rsidP="004E6D8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34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ЗАЯВКА №</w:t>
            </w:r>
          </w:p>
        </w:tc>
        <w:tc>
          <w:tcPr>
            <w:tcW w:w="3295" w:type="dxa"/>
            <w:vAlign w:val="center"/>
          </w:tcPr>
          <w:p w:rsidR="002E59E3" w:rsidRPr="002E3059" w:rsidRDefault="002E59E3" w:rsidP="000422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30"/>
                <w:szCs w:val="30"/>
                <w:lang w:eastAsia="ru-RU"/>
              </w:rPr>
              <w:t>_____</w:t>
            </w:r>
            <w:r w:rsidRPr="002E3059">
              <w:rPr>
                <w:rFonts w:ascii="Times New Roman" w:hAnsi="Times New Roman" w:cs="Times New Roman"/>
                <w:b/>
                <w:bCs/>
                <w:sz w:val="30"/>
                <w:szCs w:val="30"/>
                <w:lang w:eastAsia="ru-RU"/>
              </w:rPr>
              <w:t>-</w:t>
            </w:r>
            <w:r w:rsidRPr="0027647D">
              <w:rPr>
                <w:rFonts w:ascii="Times New Roman" w:hAnsi="Times New Roman" w:cs="Times New Roman"/>
                <w:b/>
                <w:bCs/>
                <w:sz w:val="30"/>
                <w:szCs w:val="30"/>
                <w:highlight w:val="yellow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30"/>
                <w:szCs w:val="30"/>
                <w:lang w:eastAsia="ru-RU"/>
              </w:rPr>
              <w:t>_/____ - _____</w:t>
            </w:r>
          </w:p>
        </w:tc>
        <w:tc>
          <w:tcPr>
            <w:tcW w:w="572" w:type="dxa"/>
            <w:vAlign w:val="center"/>
          </w:tcPr>
          <w:p w:rsidR="002E59E3" w:rsidRPr="00B0363A" w:rsidRDefault="002E59E3" w:rsidP="004E6D8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36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B036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4484" w:type="dxa"/>
            <w:gridSpan w:val="2"/>
            <w:vAlign w:val="center"/>
          </w:tcPr>
          <w:p w:rsidR="002E59E3" w:rsidRPr="007E3DCD" w:rsidRDefault="002E59E3" w:rsidP="000422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«_____» __________________  </w:t>
            </w:r>
            <w:r w:rsidRPr="0027647D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201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  <w:r w:rsidRPr="006A57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0" w:type="dxa"/>
            <w:vAlign w:val="bottom"/>
          </w:tcPr>
          <w:p w:rsidR="002E59E3" w:rsidRDefault="002E59E3" w:rsidP="00C70A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E59E3" w:rsidRPr="00DC681F" w:rsidRDefault="002E59E3" w:rsidP="00C70AB6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592" w:type="dxa"/>
            <w:tcBorders>
              <w:left w:val="nil"/>
            </w:tcBorders>
            <w:vAlign w:val="bottom"/>
          </w:tcPr>
          <w:p w:rsidR="002E59E3" w:rsidRPr="00B0363A" w:rsidRDefault="002E59E3" w:rsidP="004E6D89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</w:tr>
      <w:tr w:rsidR="002E59E3" w:rsidRPr="00042278" w:rsidTr="008F3254">
        <w:trPr>
          <w:gridAfter w:val="3"/>
          <w:wAfter w:w="976" w:type="dxa"/>
          <w:trHeight w:val="315"/>
        </w:trPr>
        <w:tc>
          <w:tcPr>
            <w:tcW w:w="10704" w:type="dxa"/>
            <w:gridSpan w:val="6"/>
            <w:tcBorders>
              <w:left w:val="nil"/>
              <w:right w:val="nil"/>
            </w:tcBorders>
            <w:vAlign w:val="center"/>
          </w:tcPr>
          <w:p w:rsidR="002E59E3" w:rsidRPr="00042278" w:rsidRDefault="002E59E3" w:rsidP="004E6D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2E59E3" w:rsidRPr="00042278" w:rsidRDefault="002E59E3" w:rsidP="004E6D8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42278">
              <w:rPr>
                <w:rFonts w:ascii="Times New Roman" w:hAnsi="Times New Roman" w:cs="Times New Roman"/>
                <w:lang w:eastAsia="ru-RU"/>
              </w:rPr>
              <w:t xml:space="preserve">на технологическое присоединение к электрическим сетям </w:t>
            </w:r>
            <w:r>
              <w:rPr>
                <w:rFonts w:ascii="Times New Roman" w:hAnsi="Times New Roman" w:cs="Times New Roman"/>
                <w:lang w:eastAsia="ru-RU"/>
              </w:rPr>
              <w:t>МУП города Ангарска «Ангарский Водоканал</w:t>
            </w:r>
            <w:r w:rsidRPr="00042278">
              <w:rPr>
                <w:rFonts w:ascii="Times New Roman" w:hAnsi="Times New Roman" w:cs="Times New Roman"/>
                <w:lang w:eastAsia="ru-RU"/>
              </w:rPr>
              <w:t xml:space="preserve">» </w:t>
            </w:r>
          </w:p>
          <w:p w:rsidR="002E59E3" w:rsidRPr="00042278" w:rsidRDefault="002E59E3" w:rsidP="00186D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042278">
              <w:rPr>
                <w:rFonts w:ascii="Times New Roman" w:hAnsi="Times New Roman" w:cs="Times New Roman"/>
                <w:lang w:eastAsia="ru-RU"/>
              </w:rPr>
              <w:t xml:space="preserve">для присоединения </w:t>
            </w:r>
            <w:r w:rsidRPr="00042278">
              <w:rPr>
                <w:rFonts w:ascii="Times New Roman" w:hAnsi="Times New Roman" w:cs="Times New Roman"/>
                <w:b/>
                <w:lang w:eastAsia="ru-RU"/>
              </w:rPr>
              <w:t>юридических лиц и индивидуальных предпринимателей</w:t>
            </w:r>
            <w:r w:rsidRPr="00042278">
              <w:rPr>
                <w:rFonts w:ascii="Times New Roman" w:hAnsi="Times New Roman" w:cs="Times New Roman"/>
                <w:lang w:eastAsia="ru-RU"/>
              </w:rPr>
              <w:t xml:space="preserve"> с присоединяемой мощностью </w:t>
            </w:r>
            <w:r w:rsidRPr="00042278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свыше 150 кВт и менее 670 кВт </w:t>
            </w:r>
          </w:p>
          <w:p w:rsidR="002E59E3" w:rsidRPr="00042278" w:rsidRDefault="002E59E3" w:rsidP="00186D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2E59E3" w:rsidRPr="00042278" w:rsidRDefault="002E59E3" w:rsidP="000E64E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042278">
              <w:rPr>
                <w:rFonts w:ascii="Times New Roman" w:hAnsi="Times New Roman" w:cs="Times New Roman"/>
                <w:bCs/>
                <w:lang w:eastAsia="ru-RU"/>
              </w:rPr>
              <w:t>Полное наименование заявителя (Ф.И.О. для индивидуального предпринимателя)</w:t>
            </w:r>
            <w:r w:rsidRPr="00042278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_____________</w:t>
            </w:r>
          </w:p>
          <w:p w:rsidR="002E59E3" w:rsidRPr="00042278" w:rsidRDefault="002E59E3" w:rsidP="000E64EC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042278">
              <w:rPr>
                <w:rFonts w:ascii="Times New Roman" w:hAnsi="Times New Roman" w:cs="Times New Roman"/>
                <w:b/>
                <w:bCs/>
                <w:lang w:eastAsia="ru-RU"/>
              </w:rPr>
              <w:t>_____________________________________________________________________________________.</w:t>
            </w:r>
          </w:p>
          <w:p w:rsidR="002E59E3" w:rsidRPr="00042278" w:rsidRDefault="002E59E3" w:rsidP="00A36C3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042278">
              <w:rPr>
                <w:rFonts w:ascii="Times New Roman" w:hAnsi="Times New Roman" w:cs="Times New Roman"/>
                <w:bCs/>
                <w:lang w:eastAsia="ru-RU"/>
              </w:rPr>
              <w:t>Номер записи в ЕГРЮЛ/ЕГРИП и дата её внесения в Реестр:</w:t>
            </w:r>
          </w:p>
          <w:p w:rsidR="002E59E3" w:rsidRPr="00042278" w:rsidRDefault="002E59E3" w:rsidP="00B62C1C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042278">
              <w:rPr>
                <w:rFonts w:ascii="Times New Roman" w:hAnsi="Times New Roman" w:cs="Times New Roman"/>
                <w:bCs/>
                <w:lang w:eastAsia="ru-RU"/>
              </w:rPr>
              <w:t>наименование документа _______________________________________________________________</w:t>
            </w:r>
          </w:p>
          <w:p w:rsidR="002E59E3" w:rsidRPr="00042278" w:rsidRDefault="002E59E3" w:rsidP="00B62C1C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042278">
              <w:rPr>
                <w:rFonts w:ascii="Times New Roman" w:hAnsi="Times New Roman" w:cs="Times New Roman"/>
                <w:bCs/>
                <w:lang w:eastAsia="ru-RU"/>
              </w:rPr>
              <w:t>серия_____________ номер ___________________дата выдачи _______________________________</w:t>
            </w:r>
          </w:p>
          <w:p w:rsidR="002E59E3" w:rsidRPr="00042278" w:rsidRDefault="002E59E3" w:rsidP="00C55CD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042278">
              <w:rPr>
                <w:rFonts w:ascii="Times New Roman" w:hAnsi="Times New Roman" w:cs="Times New Roman"/>
                <w:bCs/>
                <w:lang w:eastAsia="ru-RU"/>
              </w:rPr>
              <w:t>Место нахождения заявителя _____________________________________________________________</w:t>
            </w:r>
          </w:p>
          <w:p w:rsidR="002E59E3" w:rsidRPr="00042278" w:rsidRDefault="002E59E3" w:rsidP="00C55CD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042278">
              <w:rPr>
                <w:rFonts w:ascii="Times New Roman" w:hAnsi="Times New Roman" w:cs="Times New Roman"/>
                <w:bCs/>
                <w:lang w:eastAsia="ru-RU"/>
              </w:rPr>
              <w:t>Почтовый адрес и индекс для получения корреспонденции _____________________________________</w:t>
            </w:r>
          </w:p>
          <w:p w:rsidR="002E59E3" w:rsidRPr="00042278" w:rsidRDefault="002E59E3" w:rsidP="00C55CDB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042278">
              <w:rPr>
                <w:rFonts w:ascii="Times New Roman" w:hAnsi="Times New Roman" w:cs="Times New Roman"/>
                <w:bCs/>
                <w:lang w:eastAsia="ru-RU"/>
              </w:rPr>
              <w:t>_____________________________________________________________________________________</w:t>
            </w:r>
          </w:p>
          <w:p w:rsidR="002E59E3" w:rsidRPr="00042278" w:rsidRDefault="002E59E3" w:rsidP="00C55CDB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</w:p>
          <w:p w:rsidR="002E59E3" w:rsidRPr="00042278" w:rsidRDefault="002E59E3" w:rsidP="00C55CD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042278">
              <w:rPr>
                <w:rFonts w:ascii="Times New Roman" w:hAnsi="Times New Roman" w:cs="Times New Roman"/>
                <w:lang w:eastAsia="ru-RU"/>
              </w:rPr>
              <w:t>Наименование энергопринимающих устройств ________________________________________________</w:t>
            </w:r>
          </w:p>
          <w:p w:rsidR="002E59E3" w:rsidRPr="00042278" w:rsidRDefault="002E59E3" w:rsidP="00C55CD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042278">
              <w:rPr>
                <w:rFonts w:ascii="Times New Roman" w:hAnsi="Times New Roman" w:cs="Times New Roman"/>
                <w:lang w:eastAsia="ru-RU"/>
              </w:rPr>
              <w:t>Местонахождение энергопринимающих устройств ____________________________________________</w:t>
            </w:r>
          </w:p>
          <w:p w:rsidR="002E59E3" w:rsidRPr="00042278" w:rsidRDefault="002E59E3" w:rsidP="00C55CDB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042278">
              <w:rPr>
                <w:rFonts w:ascii="Times New Roman" w:hAnsi="Times New Roman" w:cs="Times New Roman"/>
                <w:lang w:eastAsia="ru-RU"/>
              </w:rPr>
              <w:t>_______________________________________________________________________________________</w:t>
            </w:r>
          </w:p>
          <w:p w:rsidR="002E59E3" w:rsidRPr="00042278" w:rsidRDefault="002E59E3" w:rsidP="00C55CD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042278">
              <w:rPr>
                <w:rFonts w:ascii="Times New Roman" w:hAnsi="Times New Roman" w:cs="Times New Roman"/>
                <w:lang w:eastAsia="ru-RU"/>
              </w:rPr>
              <w:t>Характер нагрузки: ____________________________________________________________________</w:t>
            </w:r>
          </w:p>
          <w:p w:rsidR="002E59E3" w:rsidRPr="00042278" w:rsidRDefault="002E59E3" w:rsidP="00C55CDB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i/>
                <w:lang w:eastAsia="ru-RU"/>
              </w:rPr>
            </w:pPr>
            <w:r w:rsidRPr="00042278">
              <w:rPr>
                <w:rFonts w:ascii="Times New Roman" w:hAnsi="Times New Roman" w:cs="Times New Roman"/>
                <w:i/>
                <w:lang w:eastAsia="ru-RU"/>
              </w:rPr>
              <w:t>(вид экономической деятельности хозяйствующего субъекта)</w:t>
            </w:r>
          </w:p>
          <w:p w:rsidR="002E59E3" w:rsidRPr="00042278" w:rsidRDefault="002E59E3" w:rsidP="00FC11F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042278">
              <w:rPr>
                <w:rFonts w:ascii="Times New Roman" w:hAnsi="Times New Roman" w:cs="Times New Roman"/>
                <w:lang w:eastAsia="ru-RU"/>
              </w:rPr>
              <w:t>Максимальная мощность энергопринимающих устройств _________кВт.</w:t>
            </w:r>
          </w:p>
          <w:p w:rsidR="002E59E3" w:rsidRPr="00042278" w:rsidRDefault="002E59E3" w:rsidP="00FC11F5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042278">
              <w:rPr>
                <w:rFonts w:ascii="Times New Roman" w:hAnsi="Times New Roman" w:cs="Times New Roman"/>
                <w:lang w:eastAsia="ru-RU"/>
              </w:rPr>
              <w:t>в том числе дополнительная мощность:                                 _________кВт.</w:t>
            </w:r>
          </w:p>
          <w:p w:rsidR="002E59E3" w:rsidRPr="00042278" w:rsidRDefault="002E59E3" w:rsidP="00FC11F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042278">
              <w:rPr>
                <w:rFonts w:ascii="Times New Roman" w:hAnsi="Times New Roman" w:cs="Times New Roman"/>
                <w:lang w:eastAsia="ru-RU"/>
              </w:rPr>
              <w:t>Количество точек присоединения с указанием технических параметров элементов энергопринимающих устройств: __________________________________________________________</w:t>
            </w:r>
          </w:p>
          <w:p w:rsidR="002E59E3" w:rsidRPr="00042278" w:rsidRDefault="002E59E3" w:rsidP="00FC11F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042278">
              <w:rPr>
                <w:rFonts w:ascii="Times New Roman" w:hAnsi="Times New Roman" w:cs="Times New Roman"/>
                <w:lang w:eastAsia="ru-RU"/>
              </w:rPr>
              <w:t>Уровень напряжения в точке присоединения: _____________________</w:t>
            </w:r>
          </w:p>
          <w:p w:rsidR="002E59E3" w:rsidRPr="00042278" w:rsidRDefault="002E59E3" w:rsidP="00FC11F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042278">
              <w:rPr>
                <w:rFonts w:ascii="Times New Roman" w:hAnsi="Times New Roman" w:cs="Times New Roman"/>
                <w:lang w:eastAsia="ru-RU"/>
              </w:rPr>
              <w:t>Уровень надежности энергопринимающихустройств:____________________категория.</w:t>
            </w:r>
          </w:p>
          <w:p w:rsidR="002E59E3" w:rsidRPr="00042278" w:rsidRDefault="002E59E3" w:rsidP="00FC11F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042278">
              <w:rPr>
                <w:rFonts w:ascii="Times New Roman" w:hAnsi="Times New Roman" w:cs="Times New Roman"/>
                <w:lang w:eastAsia="ru-RU"/>
              </w:rPr>
              <w:t>Причина обращения: __________________________________________________________________</w:t>
            </w:r>
          </w:p>
          <w:p w:rsidR="002E59E3" w:rsidRPr="00042278" w:rsidRDefault="002E59E3" w:rsidP="00C45D8B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i/>
                <w:lang w:eastAsia="ru-RU"/>
              </w:rPr>
            </w:pPr>
            <w:r w:rsidRPr="00042278">
              <w:rPr>
                <w:rFonts w:ascii="Times New Roman" w:hAnsi="Times New Roman" w:cs="Times New Roman"/>
                <w:i/>
                <w:lang w:eastAsia="ru-RU"/>
              </w:rPr>
              <w:t>(новое присоединение, увеличение мощности и пр.)</w:t>
            </w:r>
          </w:p>
          <w:p w:rsidR="002E59E3" w:rsidRPr="00042278" w:rsidRDefault="002E59E3" w:rsidP="00FC11F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042278">
              <w:rPr>
                <w:rFonts w:ascii="Times New Roman" w:hAnsi="Times New Roman" w:cs="Times New Roman"/>
                <w:lang w:eastAsia="ru-RU"/>
              </w:rPr>
              <w:t>Величина и обоснование величины технологического минимума (для генераторов), технологической и аварийной брони (для потребителей эл.энергии)*: ____________________________________________</w:t>
            </w:r>
          </w:p>
          <w:p w:rsidR="002E59E3" w:rsidRPr="00042278" w:rsidRDefault="002E59E3" w:rsidP="00FC11F5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042278">
              <w:rPr>
                <w:rFonts w:ascii="Times New Roman" w:hAnsi="Times New Roman" w:cs="Times New Roman"/>
                <w:lang w:eastAsia="ru-RU"/>
              </w:rPr>
              <w:t>_____________________________________________________________________________________</w:t>
            </w:r>
          </w:p>
          <w:p w:rsidR="002E59E3" w:rsidRPr="00042278" w:rsidRDefault="002E59E3" w:rsidP="00C4441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042278">
              <w:rPr>
                <w:rFonts w:ascii="Times New Roman" w:hAnsi="Times New Roman" w:cs="Times New Roman"/>
                <w:lang w:eastAsia="ru-RU"/>
              </w:rPr>
              <w:t>Необходимость наличия технологической и (или) аварийной брони, определяемая в соответствии с требованиями пункта 14(2) настоящих Правил* _____________________________________________.</w:t>
            </w:r>
          </w:p>
          <w:p w:rsidR="002E59E3" w:rsidRPr="00042278" w:rsidRDefault="002E59E3" w:rsidP="00C4441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042278">
              <w:rPr>
                <w:rFonts w:ascii="Times New Roman" w:hAnsi="Times New Roman" w:cs="Times New Roman"/>
                <w:lang w:eastAsia="ru-RU"/>
              </w:rPr>
              <w:t>Сроки проектирования и поэтапного введения в эксплуатацию энергопринимающих устройств (в том числе по этапам и очередям): _____________________________________________________________</w:t>
            </w:r>
          </w:p>
          <w:p w:rsidR="002E59E3" w:rsidRPr="00042278" w:rsidRDefault="002E59E3" w:rsidP="00C4441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042278">
              <w:rPr>
                <w:rFonts w:ascii="Times New Roman" w:hAnsi="Times New Roman" w:cs="Times New Roman"/>
                <w:lang w:eastAsia="ru-RU"/>
              </w:rPr>
              <w:t>Планируемое распределение максимальной мощности, сроков ввода и сведения о категории надежности электроснабжения при вводе энергопринимающих устройств по этапам и очередям______</w:t>
            </w:r>
          </w:p>
          <w:p w:rsidR="002E59E3" w:rsidRPr="00042278" w:rsidRDefault="002E59E3" w:rsidP="00C44413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042278">
              <w:rPr>
                <w:rFonts w:ascii="Times New Roman" w:hAnsi="Times New Roman" w:cs="Times New Roman"/>
                <w:lang w:eastAsia="ru-RU"/>
              </w:rPr>
              <w:t>_____________________________________________________________________________________</w:t>
            </w:r>
          </w:p>
          <w:p w:rsidR="002E59E3" w:rsidRPr="00042278" w:rsidRDefault="002E59E3" w:rsidP="00C44413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2E59E3" w:rsidRPr="00042278" w:rsidRDefault="002E59E3" w:rsidP="00C4441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042278">
              <w:rPr>
                <w:rFonts w:ascii="Times New Roman" w:hAnsi="Times New Roman" w:cs="Times New Roman"/>
                <w:lang w:eastAsia="ru-RU"/>
              </w:rPr>
              <w:t>Энергопринимающие устройства, которые могут быть присоединены к устройствам противоаварийной автоматики: ___________________________________________</w:t>
            </w:r>
            <w:bookmarkStart w:id="0" w:name="_GoBack"/>
            <w:bookmarkEnd w:id="0"/>
            <w:r w:rsidRPr="00042278">
              <w:rPr>
                <w:rFonts w:ascii="Times New Roman" w:hAnsi="Times New Roman" w:cs="Times New Roman"/>
                <w:lang w:eastAsia="ru-RU"/>
              </w:rPr>
              <w:t>________________________________.</w:t>
            </w:r>
          </w:p>
          <w:p w:rsidR="002E59E3" w:rsidRPr="00042278" w:rsidRDefault="002E59E3" w:rsidP="00042278">
            <w:pPr>
              <w:numPr>
                <w:ilvl w:val="0"/>
                <w:numId w:val="1"/>
              </w:numPr>
              <w:tabs>
                <w:tab w:val="left" w:pos="573"/>
              </w:tabs>
              <w:spacing w:after="0" w:line="240" w:lineRule="auto"/>
              <w:ind w:right="-102"/>
              <w:rPr>
                <w:rFonts w:ascii="Times New Roman" w:hAnsi="Times New Roman"/>
                <w:lang w:eastAsia="ru-RU"/>
              </w:rPr>
            </w:pPr>
            <w:r w:rsidRPr="00042278">
              <w:rPr>
                <w:rFonts w:ascii="Times New Roman" w:hAnsi="Times New Roman"/>
                <w:lang w:eastAsia="ru-RU"/>
              </w:rPr>
              <w:t>Наименование Гарантирующего поставщика,  с которым  будет заключен договор энергоснабжения:            _____________________________________________________________________.</w:t>
            </w:r>
          </w:p>
          <w:p w:rsidR="002E59E3" w:rsidRPr="00042278" w:rsidRDefault="002E59E3" w:rsidP="00042278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2E59E3" w:rsidRPr="00042278" w:rsidRDefault="002E59E3" w:rsidP="00C44413">
            <w:pPr>
              <w:spacing w:after="0" w:line="240" w:lineRule="auto"/>
              <w:ind w:left="1080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</w:p>
          <w:p w:rsidR="002E59E3" w:rsidRPr="00042278" w:rsidRDefault="002E59E3" w:rsidP="00C44413">
            <w:pPr>
              <w:spacing w:after="0" w:line="240" w:lineRule="auto"/>
              <w:ind w:left="1080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042278">
              <w:rPr>
                <w:rFonts w:ascii="Times New Roman" w:hAnsi="Times New Roman" w:cs="Times New Roman"/>
                <w:b/>
                <w:lang w:eastAsia="ru-RU"/>
              </w:rPr>
              <w:t>*заполняется при необходимости (с учетом требований п. 14(1) и 14 (2)).</w:t>
            </w:r>
          </w:p>
          <w:p w:rsidR="002E59E3" w:rsidRPr="00042278" w:rsidRDefault="002E59E3" w:rsidP="00B252F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E59E3" w:rsidRPr="00B0363A" w:rsidTr="008F3254">
        <w:trPr>
          <w:gridAfter w:val="3"/>
          <w:wAfter w:w="976" w:type="dxa"/>
          <w:trHeight w:val="230"/>
        </w:trPr>
        <w:tc>
          <w:tcPr>
            <w:tcW w:w="10704" w:type="dxa"/>
            <w:gridSpan w:val="6"/>
            <w:shd w:val="clear" w:color="000000" w:fill="CCFFFF"/>
            <w:vAlign w:val="center"/>
          </w:tcPr>
          <w:p w:rsidR="002E59E3" w:rsidRPr="00416D74" w:rsidRDefault="002E59E3" w:rsidP="00D45A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16D7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Обязательные приложения к заявке:</w:t>
            </w:r>
          </w:p>
        </w:tc>
      </w:tr>
      <w:tr w:rsidR="002E59E3" w:rsidRPr="00B0363A" w:rsidTr="008F3254">
        <w:trPr>
          <w:gridAfter w:val="3"/>
          <w:wAfter w:w="976" w:type="dxa"/>
          <w:trHeight w:val="315"/>
        </w:trPr>
        <w:tc>
          <w:tcPr>
            <w:tcW w:w="582" w:type="dxa"/>
            <w:shd w:val="clear" w:color="000000" w:fill="auto"/>
            <w:vAlign w:val="center"/>
          </w:tcPr>
          <w:p w:rsidR="002E59E3" w:rsidRPr="00D427A9" w:rsidRDefault="002E59E3" w:rsidP="004E6D8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2" w:type="dxa"/>
            <w:gridSpan w:val="5"/>
          </w:tcPr>
          <w:p w:rsidR="002E59E3" w:rsidRPr="0085348E" w:rsidRDefault="002E59E3" w:rsidP="004E6D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9E3" w:rsidRPr="00D427A9" w:rsidTr="008F3254">
        <w:trPr>
          <w:gridAfter w:val="3"/>
          <w:wAfter w:w="976" w:type="dxa"/>
          <w:trHeight w:val="66"/>
        </w:trPr>
        <w:tc>
          <w:tcPr>
            <w:tcW w:w="10704" w:type="dxa"/>
            <w:gridSpan w:val="6"/>
            <w:shd w:val="clear" w:color="000000" w:fill="auto"/>
          </w:tcPr>
          <w:p w:rsidR="002E59E3" w:rsidRPr="000D576E" w:rsidRDefault="002E59E3" w:rsidP="008F3254">
            <w:pPr>
              <w:tabs>
                <w:tab w:val="left" w:pos="573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D576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а)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Копия документа,</w:t>
            </w:r>
            <w:r w:rsidRPr="000D576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подтверждающего право собственности или иное предусмотренное законом основание наобъект</w:t>
            </w:r>
          </w:p>
          <w:p w:rsidR="002E59E3" w:rsidRPr="000D576E" w:rsidRDefault="002E59E3" w:rsidP="008F325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D576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кап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.</w:t>
            </w:r>
            <w:r w:rsidRPr="000D576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строитель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ства и (или) земельный участок,</w:t>
            </w:r>
            <w:r w:rsidRPr="000D576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на котором расположены(будут располагаться)объекты заявителя,</w:t>
            </w:r>
          </w:p>
          <w:p w:rsidR="002E59E3" w:rsidRDefault="002E59E3" w:rsidP="008F325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D576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либо право собственности или иное предусмотренноезаконом основание на энергопринимающие устройства;</w:t>
            </w:r>
          </w:p>
          <w:p w:rsidR="002E59E3" w:rsidRDefault="002E59E3" w:rsidP="008F325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б) Копия паспорта для ИП (1 стр. и стр. с пропиской);</w:t>
            </w:r>
          </w:p>
          <w:p w:rsidR="002E59E3" w:rsidRDefault="002E59E3" w:rsidP="008F325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в) Копия свидетельства о постановке на учет в налоговом органе;</w:t>
            </w:r>
          </w:p>
          <w:p w:rsidR="002E59E3" w:rsidRDefault="002E59E3" w:rsidP="008F325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г) Копия свидетельства о внесении записи в Единый государственный реестр юридических лиц (индивидуальных</w:t>
            </w:r>
          </w:p>
          <w:p w:rsidR="002E59E3" w:rsidRDefault="002E59E3" w:rsidP="008F325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предпринимателей); </w:t>
            </w:r>
          </w:p>
          <w:p w:rsidR="002E59E3" w:rsidRDefault="002E59E3" w:rsidP="008F325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д) Копия Устава (для юридических лиц);</w:t>
            </w:r>
          </w:p>
          <w:p w:rsidR="002E59E3" w:rsidRDefault="002E59E3" w:rsidP="008F325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е) Выписка из приказа о назначении руководителя(для садоводств – выписка из протокола о выборе председателя </w:t>
            </w:r>
          </w:p>
          <w:p w:rsidR="002E59E3" w:rsidRPr="000D576E" w:rsidRDefault="002E59E3" w:rsidP="008F325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список членов садоводства);</w:t>
            </w:r>
          </w:p>
          <w:p w:rsidR="002E59E3" w:rsidRDefault="002E59E3" w:rsidP="008F3254">
            <w:pPr>
              <w:tabs>
                <w:tab w:val="left" w:pos="573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ж)  </w:t>
            </w:r>
            <w:r w:rsidRPr="000D576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План расположения энергопринимающих устройств, которые необходимо присоединить к электрическим сетям сетевой организации;</w:t>
            </w:r>
          </w:p>
          <w:p w:rsidR="002E59E3" w:rsidRDefault="002E59E3" w:rsidP="008F3254">
            <w:pPr>
              <w:tabs>
                <w:tab w:val="left" w:pos="573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з</w:t>
            </w:r>
            <w:r w:rsidRPr="00474ACA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)   Перечень и мощность энергопринимающих устройств, которые могут быть присоединены к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противоаварийным </w:t>
            </w:r>
          </w:p>
          <w:p w:rsidR="002E59E3" w:rsidRPr="000D576E" w:rsidRDefault="002E59E3" w:rsidP="008F3254">
            <w:pPr>
              <w:tabs>
                <w:tab w:val="left" w:pos="5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74ACA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устройствам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;</w:t>
            </w:r>
          </w:p>
          <w:p w:rsidR="002E59E3" w:rsidRPr="000D576E" w:rsidRDefault="002E59E3" w:rsidP="008F325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</w:t>
            </w:r>
            <w:r w:rsidRPr="000D576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)Доверенность или иные документы, подтверждающие полномочия представителя заявителя, </w:t>
            </w:r>
          </w:p>
          <w:p w:rsidR="002E59E3" w:rsidRPr="000D576E" w:rsidRDefault="002E59E3" w:rsidP="008F325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D576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подающего и получающего документы, в случае если заявка подается в сетевую организацию предст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.</w:t>
            </w:r>
            <w:r w:rsidRPr="000D576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заявителя;</w:t>
            </w:r>
          </w:p>
          <w:p w:rsidR="002E59E3" w:rsidRPr="008F3254" w:rsidRDefault="002E59E3" w:rsidP="008F32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к)</w:t>
            </w:r>
            <w:r w:rsidRPr="008F325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 xml:space="preserve">    При увеличении мощности, документ, подтверждающий существующую мощность (договор на</w:t>
            </w:r>
          </w:p>
          <w:p w:rsidR="002E59E3" w:rsidRPr="008F3254" w:rsidRDefault="002E59E3" w:rsidP="008F32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8F325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 xml:space="preserve">       энергоснабжение, либо акт границы ответственности, либо справку из Энергосбыта).</w:t>
            </w:r>
          </w:p>
          <w:p w:rsidR="002E59E3" w:rsidRDefault="002E59E3" w:rsidP="008F3254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  <w:p w:rsidR="002E59E3" w:rsidRDefault="002E59E3" w:rsidP="008F3254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7D76F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Банковские реквизиты для оплаты за технологическое присоединение:</w:t>
            </w:r>
          </w:p>
          <w:p w:rsidR="002E59E3" w:rsidRPr="007D76F8" w:rsidRDefault="002E59E3" w:rsidP="008F3254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  <w:p w:rsidR="002E59E3" w:rsidRPr="006663BE" w:rsidRDefault="002E59E3" w:rsidP="008F32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57B7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р/счет - 40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7</w:t>
            </w:r>
            <w:r w:rsidRPr="004557B7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 028 10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3</w:t>
            </w:r>
            <w:r w:rsidRPr="004557B7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 18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3</w:t>
            </w:r>
            <w:r w:rsidRPr="004557B7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  <w:r w:rsidRPr="004557B7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01 00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183</w:t>
            </w:r>
            <w:r w:rsidRPr="004557B7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; ИНН - 380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  <w:r w:rsidRPr="004557B7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6828</w:t>
            </w:r>
            <w:r w:rsidRPr="004557B7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; КПП – 38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0</w:t>
            </w:r>
            <w:r w:rsidRPr="004557B7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01</w:t>
            </w:r>
            <w:r w:rsidRPr="004557B7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001; </w:t>
            </w:r>
          </w:p>
          <w:p w:rsidR="002E59E3" w:rsidRDefault="002E59E3" w:rsidP="00B349FB">
            <w:pPr>
              <w:tabs>
                <w:tab w:val="left" w:pos="57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57B7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кор.счет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–</w:t>
            </w:r>
            <w:r w:rsidRPr="004557B7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30101810900000000607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; БИК 042520607 в Байкальском банке СБ РФ г. Иркутск</w:t>
            </w:r>
          </w:p>
          <w:p w:rsidR="002E59E3" w:rsidRPr="00B349FB" w:rsidRDefault="002E59E3" w:rsidP="00B349FB">
            <w:pPr>
              <w:tabs>
                <w:tab w:val="left" w:pos="57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2E59E3" w:rsidRDefault="002E59E3"/>
    <w:tbl>
      <w:tblPr>
        <w:tblpPr w:leftFromText="180" w:rightFromText="180" w:vertAnchor="text" w:tblpY="1"/>
        <w:tblOverlap w:val="never"/>
        <w:tblW w:w="12059" w:type="dxa"/>
        <w:tblLook w:val="00A0"/>
      </w:tblPr>
      <w:tblGrid>
        <w:gridCol w:w="153"/>
        <w:gridCol w:w="118"/>
        <w:gridCol w:w="1"/>
        <w:gridCol w:w="1"/>
        <w:gridCol w:w="60"/>
        <w:gridCol w:w="208"/>
        <w:gridCol w:w="2"/>
        <w:gridCol w:w="3"/>
        <w:gridCol w:w="121"/>
        <w:gridCol w:w="152"/>
        <w:gridCol w:w="35"/>
        <w:gridCol w:w="149"/>
        <w:gridCol w:w="11"/>
        <w:gridCol w:w="108"/>
        <w:gridCol w:w="15"/>
        <w:gridCol w:w="1"/>
        <w:gridCol w:w="215"/>
        <w:gridCol w:w="9"/>
        <w:gridCol w:w="41"/>
        <w:gridCol w:w="269"/>
        <w:gridCol w:w="2"/>
        <w:gridCol w:w="48"/>
        <w:gridCol w:w="120"/>
        <w:gridCol w:w="36"/>
        <w:gridCol w:w="58"/>
        <w:gridCol w:w="35"/>
        <w:gridCol w:w="16"/>
        <w:gridCol w:w="85"/>
        <w:gridCol w:w="10"/>
        <w:gridCol w:w="99"/>
        <w:gridCol w:w="7"/>
        <w:gridCol w:w="54"/>
        <w:gridCol w:w="159"/>
        <w:gridCol w:w="15"/>
        <w:gridCol w:w="26"/>
        <w:gridCol w:w="6"/>
        <w:gridCol w:w="19"/>
        <w:gridCol w:w="67"/>
        <w:gridCol w:w="29"/>
        <w:gridCol w:w="38"/>
        <w:gridCol w:w="71"/>
        <w:gridCol w:w="7"/>
        <w:gridCol w:w="14"/>
        <w:gridCol w:w="109"/>
        <w:gridCol w:w="42"/>
        <w:gridCol w:w="9"/>
        <w:gridCol w:w="23"/>
        <w:gridCol w:w="2"/>
        <w:gridCol w:w="72"/>
        <w:gridCol w:w="22"/>
        <w:gridCol w:w="1"/>
        <w:gridCol w:w="176"/>
        <w:gridCol w:w="13"/>
        <w:gridCol w:w="12"/>
        <w:gridCol w:w="52"/>
        <w:gridCol w:w="2"/>
        <w:gridCol w:w="12"/>
        <w:gridCol w:w="264"/>
        <w:gridCol w:w="17"/>
        <w:gridCol w:w="51"/>
        <w:gridCol w:w="44"/>
        <w:gridCol w:w="10"/>
        <w:gridCol w:w="89"/>
        <w:gridCol w:w="89"/>
        <w:gridCol w:w="13"/>
        <w:gridCol w:w="17"/>
        <w:gridCol w:w="47"/>
        <w:gridCol w:w="18"/>
        <w:gridCol w:w="17"/>
        <w:gridCol w:w="37"/>
        <w:gridCol w:w="40"/>
        <w:gridCol w:w="18"/>
        <w:gridCol w:w="87"/>
        <w:gridCol w:w="22"/>
        <w:gridCol w:w="43"/>
        <w:gridCol w:w="52"/>
        <w:gridCol w:w="26"/>
        <w:gridCol w:w="19"/>
        <w:gridCol w:w="40"/>
        <w:gridCol w:w="30"/>
        <w:gridCol w:w="68"/>
        <w:gridCol w:w="13"/>
        <w:gridCol w:w="82"/>
        <w:gridCol w:w="80"/>
        <w:gridCol w:w="28"/>
        <w:gridCol w:w="4"/>
        <w:gridCol w:w="71"/>
        <w:gridCol w:w="11"/>
        <w:gridCol w:w="82"/>
        <w:gridCol w:w="54"/>
        <w:gridCol w:w="38"/>
        <w:gridCol w:w="88"/>
        <w:gridCol w:w="12"/>
        <w:gridCol w:w="2"/>
        <w:gridCol w:w="12"/>
        <w:gridCol w:w="108"/>
        <w:gridCol w:w="69"/>
        <w:gridCol w:w="10"/>
        <w:gridCol w:w="108"/>
        <w:gridCol w:w="23"/>
        <w:gridCol w:w="5"/>
        <w:gridCol w:w="14"/>
        <w:gridCol w:w="9"/>
        <w:gridCol w:w="137"/>
        <w:gridCol w:w="24"/>
        <w:gridCol w:w="28"/>
        <w:gridCol w:w="125"/>
        <w:gridCol w:w="2"/>
        <w:gridCol w:w="84"/>
        <w:gridCol w:w="91"/>
        <w:gridCol w:w="88"/>
        <w:gridCol w:w="19"/>
        <w:gridCol w:w="63"/>
        <w:gridCol w:w="38"/>
        <w:gridCol w:w="38"/>
        <w:gridCol w:w="84"/>
        <w:gridCol w:w="43"/>
        <w:gridCol w:w="14"/>
        <w:gridCol w:w="109"/>
        <w:gridCol w:w="18"/>
        <w:gridCol w:w="14"/>
        <w:gridCol w:w="130"/>
        <w:gridCol w:w="1"/>
        <w:gridCol w:w="8"/>
        <w:gridCol w:w="117"/>
        <w:gridCol w:w="14"/>
        <w:gridCol w:w="13"/>
        <w:gridCol w:w="47"/>
        <w:gridCol w:w="83"/>
        <w:gridCol w:w="7"/>
        <w:gridCol w:w="41"/>
        <w:gridCol w:w="92"/>
        <w:gridCol w:w="12"/>
        <w:gridCol w:w="109"/>
        <w:gridCol w:w="52"/>
        <w:gridCol w:w="65"/>
        <w:gridCol w:w="79"/>
        <w:gridCol w:w="6"/>
        <w:gridCol w:w="143"/>
        <w:gridCol w:w="2"/>
        <w:gridCol w:w="10"/>
        <w:gridCol w:w="89"/>
        <w:gridCol w:w="55"/>
        <w:gridCol w:w="3"/>
        <w:gridCol w:w="136"/>
        <w:gridCol w:w="19"/>
        <w:gridCol w:w="30"/>
        <w:gridCol w:w="87"/>
        <w:gridCol w:w="23"/>
        <w:gridCol w:w="12"/>
        <w:gridCol w:w="131"/>
        <w:gridCol w:w="31"/>
        <w:gridCol w:w="60"/>
        <w:gridCol w:w="45"/>
        <w:gridCol w:w="32"/>
        <w:gridCol w:w="51"/>
        <w:gridCol w:w="141"/>
        <w:gridCol w:w="46"/>
        <w:gridCol w:w="29"/>
        <w:gridCol w:w="52"/>
        <w:gridCol w:w="10"/>
        <w:gridCol w:w="7"/>
        <w:gridCol w:w="28"/>
        <w:gridCol w:w="108"/>
        <w:gridCol w:w="51"/>
        <w:gridCol w:w="89"/>
        <w:gridCol w:w="9"/>
        <w:gridCol w:w="26"/>
        <w:gridCol w:w="12"/>
        <w:gridCol w:w="93"/>
        <w:gridCol w:w="178"/>
        <w:gridCol w:w="35"/>
        <w:gridCol w:w="24"/>
        <w:gridCol w:w="91"/>
        <w:gridCol w:w="95"/>
        <w:gridCol w:w="73"/>
        <w:gridCol w:w="138"/>
        <w:gridCol w:w="94"/>
        <w:gridCol w:w="60"/>
        <w:gridCol w:w="85"/>
        <w:gridCol w:w="33"/>
        <w:gridCol w:w="305"/>
        <w:gridCol w:w="417"/>
        <w:gridCol w:w="1"/>
        <w:gridCol w:w="1290"/>
        <w:gridCol w:w="264"/>
      </w:tblGrid>
      <w:tr w:rsidR="002E59E3" w:rsidRPr="0024703B" w:rsidTr="008F3254">
        <w:trPr>
          <w:trHeight w:val="315"/>
        </w:trPr>
        <w:tc>
          <w:tcPr>
            <w:tcW w:w="12059" w:type="dxa"/>
            <w:gridSpan w:val="18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703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Дополнительные реквизиты заявителя (заполняется по желанию):</w:t>
            </w:r>
          </w:p>
        </w:tc>
      </w:tr>
      <w:tr w:rsidR="002E59E3" w:rsidRPr="0024703B" w:rsidTr="008F3254">
        <w:trPr>
          <w:gridAfter w:val="1"/>
          <w:wAfter w:w="264" w:type="dxa"/>
          <w:trHeight w:val="315"/>
        </w:trPr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9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E59E3" w:rsidRPr="0024703B">
        <w:trPr>
          <w:gridBefore w:val="1"/>
          <w:gridAfter w:val="83"/>
          <w:wBefore w:w="153" w:type="dxa"/>
          <w:wAfter w:w="6738" w:type="dxa"/>
          <w:trHeight w:val="312"/>
        </w:trPr>
        <w:tc>
          <w:tcPr>
            <w:tcW w:w="85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7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ИНН:</w:t>
            </w:r>
          </w:p>
        </w:tc>
        <w:tc>
          <w:tcPr>
            <w:tcW w:w="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7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7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59E3" w:rsidRPr="009500C0" w:rsidTr="008F3254">
        <w:trPr>
          <w:trHeight w:val="312"/>
        </w:trPr>
        <w:tc>
          <w:tcPr>
            <w:tcW w:w="12059" w:type="dxa"/>
            <w:gridSpan w:val="186"/>
            <w:tcBorders>
              <w:top w:val="nil"/>
              <w:left w:val="nil"/>
              <w:bottom w:val="nil"/>
            </w:tcBorders>
            <w:vAlign w:val="center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</w:tr>
      <w:tr w:rsidR="002E59E3" w:rsidRPr="0024703B">
        <w:trPr>
          <w:gridBefore w:val="1"/>
          <w:gridAfter w:val="106"/>
          <w:wBefore w:w="153" w:type="dxa"/>
          <w:wAfter w:w="7729" w:type="dxa"/>
          <w:trHeight w:val="312"/>
        </w:trPr>
        <w:tc>
          <w:tcPr>
            <w:tcW w:w="85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ind w:left="-108" w:right="-17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7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КПП:</w:t>
            </w:r>
          </w:p>
        </w:tc>
        <w:tc>
          <w:tcPr>
            <w:tcW w:w="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9E3" w:rsidRPr="009500C0" w:rsidTr="008F3254">
        <w:trPr>
          <w:gridAfter w:val="3"/>
          <w:wAfter w:w="1555" w:type="dxa"/>
          <w:trHeight w:val="312"/>
        </w:trPr>
        <w:tc>
          <w:tcPr>
            <w:tcW w:w="10504" w:type="dxa"/>
            <w:gridSpan w:val="183"/>
            <w:tcBorders>
              <w:top w:val="nil"/>
              <w:left w:val="nil"/>
              <w:bottom w:val="nil"/>
            </w:tcBorders>
            <w:vAlign w:val="center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</w:tr>
      <w:tr w:rsidR="002E59E3" w:rsidRPr="0024703B">
        <w:trPr>
          <w:gridBefore w:val="1"/>
          <w:gridAfter w:val="105"/>
          <w:wBefore w:w="153" w:type="dxa"/>
          <w:wAfter w:w="7661" w:type="dxa"/>
          <w:trHeight w:val="312"/>
        </w:trPr>
        <w:tc>
          <w:tcPr>
            <w:tcW w:w="85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ind w:left="-108" w:right="-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7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БИК:</w:t>
            </w:r>
          </w:p>
        </w:tc>
        <w:tc>
          <w:tcPr>
            <w:tcW w:w="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9E3" w:rsidRPr="009500C0" w:rsidTr="008F3254">
        <w:trPr>
          <w:trHeight w:val="312"/>
        </w:trPr>
        <w:tc>
          <w:tcPr>
            <w:tcW w:w="12059" w:type="dxa"/>
            <w:gridSpan w:val="186"/>
            <w:tcBorders>
              <w:top w:val="nil"/>
              <w:left w:val="nil"/>
              <w:bottom w:val="nil"/>
            </w:tcBorders>
            <w:vAlign w:val="center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</w:tr>
      <w:tr w:rsidR="002E59E3" w:rsidRPr="0024703B" w:rsidTr="008F3254">
        <w:trPr>
          <w:gridBefore w:val="1"/>
          <w:gridAfter w:val="3"/>
          <w:wBefore w:w="153" w:type="dxa"/>
          <w:wAfter w:w="1555" w:type="dxa"/>
          <w:trHeight w:val="312"/>
        </w:trPr>
        <w:tc>
          <w:tcPr>
            <w:tcW w:w="2410" w:type="dxa"/>
            <w:gridSpan w:val="3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7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банка:</w:t>
            </w:r>
          </w:p>
        </w:tc>
        <w:tc>
          <w:tcPr>
            <w:tcW w:w="7941" w:type="dxa"/>
            <w:gridSpan w:val="144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9E3" w:rsidRPr="009500C0" w:rsidTr="008F3254">
        <w:trPr>
          <w:trHeight w:val="312"/>
        </w:trPr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1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0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0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7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44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30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</w:tr>
      <w:tr w:rsidR="002E59E3" w:rsidRPr="009500C0" w:rsidTr="008F3254">
        <w:trPr>
          <w:gridAfter w:val="20"/>
          <w:wAfter w:w="3323" w:type="dxa"/>
          <w:trHeight w:val="312"/>
        </w:trPr>
        <w:tc>
          <w:tcPr>
            <w:tcW w:w="1842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7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Расчетный счет:</w:t>
            </w:r>
          </w:p>
        </w:tc>
        <w:tc>
          <w:tcPr>
            <w:tcW w:w="3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1C1203" w:rsidRDefault="002E59E3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1C1203" w:rsidRDefault="002E59E3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1C1203" w:rsidRDefault="002E59E3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1C1203" w:rsidRDefault="002E59E3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1C1203" w:rsidRDefault="002E59E3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1C1203" w:rsidRDefault="002E59E3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1C1203" w:rsidRDefault="002E59E3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1C1203" w:rsidRDefault="002E59E3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1C1203" w:rsidRDefault="002E59E3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1C1203" w:rsidRDefault="002E59E3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1C1203" w:rsidRDefault="002E59E3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1C1203" w:rsidRDefault="002E59E3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59E3" w:rsidRPr="001C1203" w:rsidRDefault="002E59E3" w:rsidP="00E8596D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59E3" w:rsidRPr="001C1203" w:rsidRDefault="002E59E3" w:rsidP="00E8596D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59E3" w:rsidRPr="001C1203" w:rsidRDefault="002E59E3" w:rsidP="00E8596D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59E3" w:rsidRPr="001C1203" w:rsidRDefault="002E59E3" w:rsidP="00E8596D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59E3" w:rsidRPr="001C1203" w:rsidRDefault="002E59E3" w:rsidP="00E8596D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59E3" w:rsidRPr="001C1203" w:rsidRDefault="002E59E3" w:rsidP="00E8596D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59E3" w:rsidRPr="001C1203" w:rsidRDefault="002E59E3" w:rsidP="00E8596D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59E3" w:rsidRPr="001C1203" w:rsidRDefault="002E59E3" w:rsidP="00E8596D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</w:tr>
      <w:tr w:rsidR="002E59E3" w:rsidRPr="009500C0" w:rsidTr="008F3254">
        <w:trPr>
          <w:trHeight w:val="312"/>
        </w:trPr>
        <w:tc>
          <w:tcPr>
            <w:tcW w:w="2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1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9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1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6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</w:tr>
      <w:tr w:rsidR="002E59E3" w:rsidRPr="001C1203" w:rsidTr="008F3254">
        <w:trPr>
          <w:gridAfter w:val="9"/>
          <w:wAfter w:w="2549" w:type="dxa"/>
          <w:trHeight w:val="312"/>
        </w:trPr>
        <w:tc>
          <w:tcPr>
            <w:tcW w:w="2844" w:type="dxa"/>
            <w:gridSpan w:val="4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ind w:right="-11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7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Корреспондентский счет:</w:t>
            </w:r>
          </w:p>
        </w:tc>
        <w:tc>
          <w:tcPr>
            <w:tcW w:w="3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1C1203" w:rsidRDefault="002E59E3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1C1203" w:rsidRDefault="002E59E3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1C1203" w:rsidRDefault="002E59E3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1C1203" w:rsidRDefault="002E59E3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1C1203" w:rsidRDefault="002E59E3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1C1203" w:rsidRDefault="002E59E3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1C1203" w:rsidRDefault="002E59E3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1C1203" w:rsidRDefault="002E59E3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1C1203" w:rsidRDefault="002E59E3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1C1203" w:rsidRDefault="002E59E3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1C1203" w:rsidRDefault="002E59E3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9E3" w:rsidRPr="001C1203" w:rsidRDefault="002E59E3" w:rsidP="00E85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59E3" w:rsidRPr="001C1203" w:rsidRDefault="002E59E3" w:rsidP="00E8596D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59E3" w:rsidRPr="001C1203" w:rsidRDefault="002E59E3" w:rsidP="00E8596D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59E3" w:rsidRPr="001C1203" w:rsidRDefault="002E59E3" w:rsidP="00E8596D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59E3" w:rsidRPr="001C1203" w:rsidRDefault="002E59E3" w:rsidP="00E8596D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59E3" w:rsidRPr="001C1203" w:rsidRDefault="002E59E3" w:rsidP="00E8596D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59E3" w:rsidRPr="001C1203" w:rsidRDefault="002E59E3" w:rsidP="00E8596D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59E3" w:rsidRPr="001C1203" w:rsidRDefault="002E59E3" w:rsidP="00E8596D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59E3" w:rsidRPr="001C1203" w:rsidRDefault="002E59E3" w:rsidP="00E8596D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</w:tr>
      <w:tr w:rsidR="002E59E3" w:rsidRPr="009500C0" w:rsidTr="008F3254">
        <w:trPr>
          <w:gridAfter w:val="11"/>
          <w:wAfter w:w="2760" w:type="dxa"/>
          <w:trHeight w:val="315"/>
        </w:trPr>
        <w:tc>
          <w:tcPr>
            <w:tcW w:w="33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9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0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</w:tr>
      <w:tr w:rsidR="002E59E3" w:rsidRPr="0024703B" w:rsidTr="008F3254">
        <w:trPr>
          <w:gridAfter w:val="5"/>
          <w:wAfter w:w="2277" w:type="dxa"/>
          <w:trHeight w:val="315"/>
        </w:trPr>
        <w:tc>
          <w:tcPr>
            <w:tcW w:w="5298" w:type="dxa"/>
            <w:gridSpan w:val="10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7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Основного Вида Деятельности (ОКВЭД):</w:t>
            </w:r>
          </w:p>
        </w:tc>
        <w:tc>
          <w:tcPr>
            <w:tcW w:w="1312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  <w:r w:rsidRPr="009500C0">
              <w:rPr>
                <w:rFonts w:ascii="Arial CYR" w:hAnsi="Arial CYR" w:cs="Arial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9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  <w:r w:rsidRPr="009500C0">
              <w:rPr>
                <w:rFonts w:ascii="Arial CYR" w:hAnsi="Arial CYR" w:cs="Arial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39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9E3" w:rsidRPr="009500C0" w:rsidTr="008F3254">
        <w:trPr>
          <w:trHeight w:val="315"/>
        </w:trPr>
        <w:tc>
          <w:tcPr>
            <w:tcW w:w="33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0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9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0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97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59E3" w:rsidRPr="009500C0" w:rsidRDefault="002E59E3" w:rsidP="00E8596D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</w:tr>
      <w:tr w:rsidR="002E59E3" w:rsidRPr="0024703B" w:rsidTr="008F3254">
        <w:trPr>
          <w:gridAfter w:val="2"/>
          <w:wAfter w:w="1554" w:type="dxa"/>
          <w:trHeight w:val="315"/>
        </w:trPr>
        <w:tc>
          <w:tcPr>
            <w:tcW w:w="2601" w:type="dxa"/>
            <w:gridSpan w:val="40"/>
            <w:tcBorders>
              <w:top w:val="nil"/>
              <w:left w:val="nil"/>
              <w:bottom w:val="nil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7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Расшифровка ОКВЭД:</w:t>
            </w:r>
          </w:p>
        </w:tc>
        <w:tc>
          <w:tcPr>
            <w:tcW w:w="7904" w:type="dxa"/>
            <w:gridSpan w:val="144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2E59E3" w:rsidRPr="0024703B" w:rsidRDefault="002E59E3" w:rsidP="00E85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E59E3" w:rsidRDefault="002E59E3" w:rsidP="00B349FB">
      <w:pPr>
        <w:pStyle w:val="ConsPlusNormal"/>
        <w:widowControl/>
        <w:ind w:firstLine="0"/>
        <w:jc w:val="both"/>
        <w:rPr>
          <w:rFonts w:ascii="Times New Roman" w:hAnsi="Times New Roman"/>
          <w:bCs/>
          <w:sz w:val="22"/>
          <w:szCs w:val="22"/>
        </w:rPr>
      </w:pPr>
      <w:r>
        <w:br w:type="textWrapping" w:clear="all"/>
      </w:r>
    </w:p>
    <w:p w:rsidR="002E59E3" w:rsidRDefault="002E59E3" w:rsidP="00B349FB">
      <w:pPr>
        <w:pStyle w:val="ConsPlusNormal"/>
        <w:widowControl/>
        <w:ind w:firstLine="0"/>
        <w:jc w:val="both"/>
        <w:rPr>
          <w:rFonts w:ascii="Times New Roman" w:hAnsi="Times New Roman"/>
          <w:bCs/>
          <w:sz w:val="22"/>
          <w:szCs w:val="22"/>
        </w:rPr>
      </w:pPr>
    </w:p>
    <w:p w:rsidR="002E59E3" w:rsidRDefault="002E59E3" w:rsidP="00B349F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>Я, _____________________,</w:t>
      </w:r>
      <w:r>
        <w:rPr>
          <w:rFonts w:ascii="Times New Roman" w:hAnsi="Times New Roman" w:cs="Times New Roman"/>
          <w:sz w:val="22"/>
          <w:szCs w:val="22"/>
        </w:rPr>
        <w:t xml:space="preserve"> информирован(а) и согласен(а) с тем, что мои персональные данные, указанные в настоящем заявлении, будут обработаны МУП города Ангарска «Ангарский Водоканал» и переданы (при необходимости) в смежную (вышестоящую) сетевую организацию (ОАО «ИЭСК», ОАО «РЖД» и др.) для выполнения мероприятий по технологическому присоединению объекта, указанного в п.5,6  настоящего заявления (заявки). </w:t>
      </w:r>
    </w:p>
    <w:p w:rsidR="002E59E3" w:rsidRDefault="002E59E3"/>
    <w:p w:rsidR="002E59E3" w:rsidRPr="00BE4AA3" w:rsidRDefault="002E59E3" w:rsidP="00BE4AA3">
      <w:pPr>
        <w:tabs>
          <w:tab w:val="left" w:pos="1659"/>
        </w:tabs>
      </w:pPr>
    </w:p>
    <w:sectPr w:rsidR="002E59E3" w:rsidRPr="00BE4AA3" w:rsidSect="00C45D8B">
      <w:headerReference w:type="default" r:id="rId7"/>
      <w:footerReference w:type="default" r:id="rId8"/>
      <w:headerReference w:type="first" r:id="rId9"/>
      <w:pgSz w:w="11906" w:h="16838"/>
      <w:pgMar w:top="0" w:right="284" w:bottom="709" w:left="851" w:header="284" w:footer="103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9E3" w:rsidRDefault="002E59E3" w:rsidP="00A51E30">
      <w:pPr>
        <w:spacing w:after="0" w:line="240" w:lineRule="auto"/>
      </w:pPr>
      <w:r>
        <w:separator/>
      </w:r>
    </w:p>
  </w:endnote>
  <w:endnote w:type="continuationSeparator" w:id="0">
    <w:p w:rsidR="002E59E3" w:rsidRDefault="002E59E3" w:rsidP="00A51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649" w:type="dxa"/>
      <w:tblInd w:w="2" w:type="dxa"/>
      <w:tblLayout w:type="fixed"/>
      <w:tblLook w:val="00A0"/>
    </w:tblPr>
    <w:tblGrid>
      <w:gridCol w:w="1617"/>
      <w:gridCol w:w="917"/>
      <w:gridCol w:w="142"/>
      <w:gridCol w:w="740"/>
      <w:gridCol w:w="144"/>
      <w:gridCol w:w="286"/>
      <w:gridCol w:w="1435"/>
      <w:gridCol w:w="286"/>
      <w:gridCol w:w="2386"/>
      <w:gridCol w:w="53"/>
      <w:gridCol w:w="680"/>
      <w:gridCol w:w="367"/>
      <w:gridCol w:w="318"/>
      <w:gridCol w:w="1278"/>
    </w:tblGrid>
    <w:tr w:rsidR="002E59E3" w:rsidRPr="0085348E">
      <w:trPr>
        <w:trHeight w:val="315"/>
      </w:trPr>
      <w:tc>
        <w:tcPr>
          <w:tcW w:w="5281" w:type="dxa"/>
          <w:gridSpan w:val="7"/>
          <w:shd w:val="clear" w:color="000000" w:fill="CCFFFF"/>
          <w:vAlign w:val="center"/>
        </w:tcPr>
        <w:p w:rsidR="002E59E3" w:rsidRPr="0085348E" w:rsidRDefault="002E59E3" w:rsidP="004E6D89">
          <w:pPr>
            <w:spacing w:after="0" w:line="240" w:lineRule="auto"/>
            <w:ind w:right="-126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  <w:r w:rsidRPr="0085348E">
            <w:rPr>
              <w:rFonts w:ascii="Times New Roman" w:hAnsi="Times New Roman" w:cs="Times New Roman"/>
              <w:sz w:val="24"/>
              <w:szCs w:val="24"/>
              <w:lang w:eastAsia="ru-RU"/>
            </w:rPr>
            <w:t>Заявитель:</w:t>
          </w:r>
        </w:p>
      </w:tc>
      <w:tc>
        <w:tcPr>
          <w:tcW w:w="286" w:type="dxa"/>
          <w:vAlign w:val="center"/>
        </w:tcPr>
        <w:p w:rsidR="002E59E3" w:rsidRPr="0085348E" w:rsidRDefault="002E59E3" w:rsidP="004E6D89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</w:p>
      </w:tc>
      <w:tc>
        <w:tcPr>
          <w:tcW w:w="5082" w:type="dxa"/>
          <w:gridSpan w:val="6"/>
          <w:shd w:val="clear" w:color="000000" w:fill="CCFFFF"/>
          <w:vAlign w:val="center"/>
        </w:tcPr>
        <w:p w:rsidR="002E59E3" w:rsidRPr="0085348E" w:rsidRDefault="002E59E3" w:rsidP="00E30C1B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 w:cs="Times New Roman"/>
              <w:sz w:val="24"/>
              <w:szCs w:val="24"/>
              <w:lang w:eastAsia="ru-RU"/>
            </w:rPr>
            <w:t>Представитель МУП города Ангарска «Ангарский Водоканал»</w:t>
          </w:r>
        </w:p>
      </w:tc>
    </w:tr>
    <w:tr w:rsidR="002E59E3" w:rsidRPr="007E3DCD">
      <w:trPr>
        <w:trHeight w:val="283"/>
      </w:trPr>
      <w:tc>
        <w:tcPr>
          <w:tcW w:w="5281" w:type="dxa"/>
          <w:gridSpan w:val="7"/>
          <w:tcBorders>
            <w:bottom w:val="single" w:sz="4" w:space="0" w:color="auto"/>
          </w:tcBorders>
          <w:vAlign w:val="center"/>
        </w:tcPr>
        <w:p w:rsidR="002E59E3" w:rsidRPr="00AC76AB" w:rsidRDefault="002E59E3" w:rsidP="004E6D89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  <w:lang w:eastAsia="ru-RU"/>
            </w:rPr>
          </w:pPr>
        </w:p>
      </w:tc>
      <w:tc>
        <w:tcPr>
          <w:tcW w:w="286" w:type="dxa"/>
          <w:vAlign w:val="center"/>
        </w:tcPr>
        <w:p w:rsidR="002E59E3" w:rsidRPr="009500C0" w:rsidRDefault="002E59E3" w:rsidP="004E6D89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</w:p>
      </w:tc>
      <w:tc>
        <w:tcPr>
          <w:tcW w:w="5082" w:type="dxa"/>
          <w:gridSpan w:val="6"/>
          <w:tcBorders>
            <w:bottom w:val="single" w:sz="4" w:space="0" w:color="auto"/>
          </w:tcBorders>
          <w:vAlign w:val="center"/>
        </w:tcPr>
        <w:p w:rsidR="002E59E3" w:rsidRPr="007E3DCD" w:rsidRDefault="002E59E3" w:rsidP="004E6D89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  <w:lang w:eastAsia="ru-RU"/>
            </w:rPr>
          </w:pPr>
        </w:p>
      </w:tc>
    </w:tr>
    <w:tr w:rsidR="002E59E3" w:rsidRPr="009500C0">
      <w:trPr>
        <w:trHeight w:val="146"/>
      </w:trPr>
      <w:tc>
        <w:tcPr>
          <w:tcW w:w="5281" w:type="dxa"/>
          <w:gridSpan w:val="7"/>
          <w:tcBorders>
            <w:top w:val="single" w:sz="4" w:space="0" w:color="auto"/>
          </w:tcBorders>
          <w:vAlign w:val="center"/>
        </w:tcPr>
        <w:p w:rsidR="002E59E3" w:rsidRPr="00561480" w:rsidRDefault="002E59E3" w:rsidP="004E6D89">
          <w:pPr>
            <w:spacing w:after="0" w:line="240" w:lineRule="auto"/>
            <w:jc w:val="center"/>
            <w:rPr>
              <w:rFonts w:ascii="Times New Roman" w:hAnsi="Times New Roman" w:cs="Times New Roman"/>
              <w:sz w:val="20"/>
              <w:szCs w:val="20"/>
              <w:lang w:val="en-US" w:eastAsia="ru-RU"/>
            </w:rPr>
          </w:pPr>
          <w:r w:rsidRPr="009500C0">
            <w:rPr>
              <w:rFonts w:ascii="Times New Roman" w:hAnsi="Times New Roman" w:cs="Times New Roman"/>
              <w:sz w:val="20"/>
              <w:szCs w:val="20"/>
              <w:lang w:eastAsia="ru-RU"/>
            </w:rPr>
            <w:t>(Ф.И.О.)</w:t>
          </w:r>
        </w:p>
      </w:tc>
      <w:tc>
        <w:tcPr>
          <w:tcW w:w="286" w:type="dxa"/>
          <w:vAlign w:val="bottom"/>
        </w:tcPr>
        <w:p w:rsidR="002E59E3" w:rsidRPr="009500C0" w:rsidRDefault="002E59E3" w:rsidP="004E6D89">
          <w:pPr>
            <w:spacing w:after="0" w:line="240" w:lineRule="auto"/>
            <w:rPr>
              <w:rFonts w:ascii="Arial CYR" w:hAnsi="Arial CYR" w:cs="Arial CYR"/>
              <w:sz w:val="24"/>
              <w:szCs w:val="24"/>
              <w:lang w:eastAsia="ru-RU"/>
            </w:rPr>
          </w:pPr>
        </w:p>
      </w:tc>
      <w:tc>
        <w:tcPr>
          <w:tcW w:w="5082" w:type="dxa"/>
          <w:gridSpan w:val="6"/>
          <w:tcBorders>
            <w:top w:val="single" w:sz="4" w:space="0" w:color="auto"/>
          </w:tcBorders>
          <w:vAlign w:val="center"/>
        </w:tcPr>
        <w:p w:rsidR="002E59E3" w:rsidRPr="009500C0" w:rsidRDefault="002E59E3" w:rsidP="004E6D89">
          <w:pPr>
            <w:spacing w:after="0" w:line="240" w:lineRule="auto"/>
            <w:jc w:val="center"/>
            <w:rPr>
              <w:rFonts w:ascii="Times New Roman" w:hAnsi="Times New Roman" w:cs="Times New Roman"/>
              <w:sz w:val="20"/>
              <w:szCs w:val="20"/>
              <w:lang w:eastAsia="ru-RU"/>
            </w:rPr>
          </w:pPr>
          <w:r w:rsidRPr="009500C0">
            <w:rPr>
              <w:rFonts w:ascii="Times New Roman" w:hAnsi="Times New Roman" w:cs="Times New Roman"/>
              <w:sz w:val="20"/>
              <w:szCs w:val="20"/>
              <w:lang w:eastAsia="ru-RU"/>
            </w:rPr>
            <w:t>(должность)</w:t>
          </w:r>
        </w:p>
      </w:tc>
    </w:tr>
    <w:tr w:rsidR="002E59E3" w:rsidRPr="009500C0">
      <w:trPr>
        <w:trHeight w:val="146"/>
      </w:trPr>
      <w:tc>
        <w:tcPr>
          <w:tcW w:w="3560" w:type="dxa"/>
          <w:gridSpan w:val="5"/>
          <w:tcBorders>
            <w:bottom w:val="single" w:sz="4" w:space="0" w:color="auto"/>
          </w:tcBorders>
          <w:vAlign w:val="center"/>
        </w:tcPr>
        <w:p w:rsidR="002E59E3" w:rsidRPr="009500C0" w:rsidRDefault="002E59E3" w:rsidP="004E6D89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  <w:r w:rsidRPr="009500C0">
            <w:rPr>
              <w:rFonts w:ascii="Times New Roman" w:hAnsi="Times New Roman" w:cs="Times New Roman"/>
              <w:sz w:val="24"/>
              <w:szCs w:val="24"/>
              <w:lang w:eastAsia="ru-RU"/>
            </w:rPr>
            <w:t> </w:t>
          </w:r>
        </w:p>
      </w:tc>
      <w:tc>
        <w:tcPr>
          <w:tcW w:w="286" w:type="dxa"/>
          <w:vAlign w:val="center"/>
        </w:tcPr>
        <w:p w:rsidR="002E59E3" w:rsidRPr="009500C0" w:rsidRDefault="002E59E3" w:rsidP="004E6D89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</w:p>
      </w:tc>
      <w:tc>
        <w:tcPr>
          <w:tcW w:w="1435" w:type="dxa"/>
          <w:tcBorders>
            <w:bottom w:val="single" w:sz="4" w:space="0" w:color="auto"/>
          </w:tcBorders>
          <w:vAlign w:val="center"/>
        </w:tcPr>
        <w:p w:rsidR="002E59E3" w:rsidRPr="009500C0" w:rsidRDefault="002E59E3" w:rsidP="004E6D89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  <w:r w:rsidRPr="009500C0">
            <w:rPr>
              <w:rFonts w:ascii="Times New Roman" w:hAnsi="Times New Roman" w:cs="Times New Roman"/>
              <w:sz w:val="24"/>
              <w:szCs w:val="24"/>
              <w:lang w:eastAsia="ru-RU"/>
            </w:rPr>
            <w:t> </w:t>
          </w:r>
        </w:p>
      </w:tc>
      <w:tc>
        <w:tcPr>
          <w:tcW w:w="286" w:type="dxa"/>
          <w:vAlign w:val="bottom"/>
        </w:tcPr>
        <w:p w:rsidR="002E59E3" w:rsidRPr="009500C0" w:rsidRDefault="002E59E3" w:rsidP="004E6D89">
          <w:pPr>
            <w:spacing w:after="0" w:line="240" w:lineRule="auto"/>
            <w:rPr>
              <w:rFonts w:ascii="Arial CYR" w:hAnsi="Arial CYR" w:cs="Arial CYR"/>
              <w:sz w:val="24"/>
              <w:szCs w:val="24"/>
              <w:lang w:eastAsia="ru-RU"/>
            </w:rPr>
          </w:pPr>
        </w:p>
      </w:tc>
      <w:tc>
        <w:tcPr>
          <w:tcW w:w="3119" w:type="dxa"/>
          <w:gridSpan w:val="3"/>
          <w:tcBorders>
            <w:bottom w:val="single" w:sz="4" w:space="0" w:color="auto"/>
          </w:tcBorders>
          <w:vAlign w:val="center"/>
        </w:tcPr>
        <w:p w:rsidR="002E59E3" w:rsidRPr="007E3DCD" w:rsidRDefault="002E59E3" w:rsidP="00E30C1B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  <w:lang w:eastAsia="ru-RU"/>
            </w:rPr>
          </w:pPr>
        </w:p>
      </w:tc>
      <w:tc>
        <w:tcPr>
          <w:tcW w:w="367" w:type="dxa"/>
          <w:vAlign w:val="center"/>
        </w:tcPr>
        <w:p w:rsidR="002E59E3" w:rsidRPr="009500C0" w:rsidRDefault="002E59E3" w:rsidP="004E6D89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</w:p>
      </w:tc>
      <w:tc>
        <w:tcPr>
          <w:tcW w:w="1596" w:type="dxa"/>
          <w:gridSpan w:val="2"/>
          <w:tcBorders>
            <w:bottom w:val="single" w:sz="4" w:space="0" w:color="auto"/>
          </w:tcBorders>
          <w:vAlign w:val="center"/>
        </w:tcPr>
        <w:p w:rsidR="002E59E3" w:rsidRPr="009500C0" w:rsidRDefault="002E59E3" w:rsidP="004E6D89">
          <w:pPr>
            <w:spacing w:after="0" w:line="240" w:lineRule="auto"/>
            <w:ind w:left="-47"/>
            <w:jc w:val="center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  <w:r w:rsidRPr="009500C0">
            <w:rPr>
              <w:rFonts w:ascii="Times New Roman" w:hAnsi="Times New Roman" w:cs="Times New Roman"/>
              <w:sz w:val="24"/>
              <w:szCs w:val="24"/>
              <w:lang w:eastAsia="ru-RU"/>
            </w:rPr>
            <w:t> </w:t>
          </w:r>
        </w:p>
      </w:tc>
    </w:tr>
    <w:tr w:rsidR="002E59E3" w:rsidRPr="009500C0">
      <w:trPr>
        <w:trHeight w:val="191"/>
      </w:trPr>
      <w:tc>
        <w:tcPr>
          <w:tcW w:w="3846" w:type="dxa"/>
          <w:gridSpan w:val="6"/>
          <w:vAlign w:val="center"/>
        </w:tcPr>
        <w:p w:rsidR="002E59E3" w:rsidRPr="006A578F" w:rsidRDefault="002E59E3" w:rsidP="004E6D89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</w:p>
      </w:tc>
      <w:tc>
        <w:tcPr>
          <w:tcW w:w="1435" w:type="dxa"/>
          <w:vAlign w:val="center"/>
        </w:tcPr>
        <w:p w:rsidR="002E59E3" w:rsidRPr="009500C0" w:rsidRDefault="002E59E3" w:rsidP="004E6D89">
          <w:pPr>
            <w:spacing w:after="0" w:line="240" w:lineRule="auto"/>
            <w:ind w:left="-106" w:right="-112"/>
            <w:jc w:val="center"/>
            <w:rPr>
              <w:rFonts w:ascii="Times New Roman" w:hAnsi="Times New Roman" w:cs="Times New Roman"/>
              <w:sz w:val="20"/>
              <w:szCs w:val="20"/>
              <w:lang w:eastAsia="ru-RU"/>
            </w:rPr>
          </w:pPr>
          <w:r w:rsidRPr="009500C0">
            <w:rPr>
              <w:rFonts w:ascii="Times New Roman" w:hAnsi="Times New Roman" w:cs="Times New Roman"/>
              <w:sz w:val="20"/>
              <w:szCs w:val="20"/>
              <w:lang w:eastAsia="ru-RU"/>
            </w:rPr>
            <w:t>(подпись)</w:t>
          </w:r>
        </w:p>
      </w:tc>
      <w:tc>
        <w:tcPr>
          <w:tcW w:w="286" w:type="dxa"/>
          <w:vAlign w:val="bottom"/>
        </w:tcPr>
        <w:p w:rsidR="002E59E3" w:rsidRPr="009500C0" w:rsidRDefault="002E59E3" w:rsidP="004E6D89">
          <w:pPr>
            <w:spacing w:after="0" w:line="240" w:lineRule="auto"/>
            <w:rPr>
              <w:rFonts w:ascii="Arial CYR" w:hAnsi="Arial CYR" w:cs="Arial CYR"/>
              <w:sz w:val="24"/>
              <w:szCs w:val="24"/>
              <w:lang w:eastAsia="ru-RU"/>
            </w:rPr>
          </w:pPr>
        </w:p>
      </w:tc>
      <w:tc>
        <w:tcPr>
          <w:tcW w:w="3119" w:type="dxa"/>
          <w:gridSpan w:val="3"/>
          <w:tcBorders>
            <w:top w:val="single" w:sz="4" w:space="0" w:color="auto"/>
          </w:tcBorders>
          <w:vAlign w:val="center"/>
        </w:tcPr>
        <w:p w:rsidR="002E59E3" w:rsidRPr="009500C0" w:rsidRDefault="002E59E3" w:rsidP="004E6D89">
          <w:pPr>
            <w:spacing w:after="0" w:line="240" w:lineRule="auto"/>
            <w:jc w:val="center"/>
            <w:rPr>
              <w:rFonts w:ascii="Times New Roman" w:hAnsi="Times New Roman" w:cs="Times New Roman"/>
              <w:sz w:val="20"/>
              <w:szCs w:val="20"/>
              <w:lang w:eastAsia="ru-RU"/>
            </w:rPr>
          </w:pPr>
          <w:r w:rsidRPr="009500C0">
            <w:rPr>
              <w:rFonts w:ascii="Times New Roman" w:hAnsi="Times New Roman" w:cs="Times New Roman"/>
              <w:sz w:val="20"/>
              <w:szCs w:val="20"/>
              <w:lang w:eastAsia="ru-RU"/>
            </w:rPr>
            <w:t>(Ф.И.О.)</w:t>
          </w:r>
        </w:p>
      </w:tc>
      <w:tc>
        <w:tcPr>
          <w:tcW w:w="367" w:type="dxa"/>
          <w:vAlign w:val="center"/>
        </w:tcPr>
        <w:p w:rsidR="002E59E3" w:rsidRPr="009500C0" w:rsidRDefault="002E59E3" w:rsidP="004E6D89">
          <w:pPr>
            <w:spacing w:after="0" w:line="240" w:lineRule="auto"/>
            <w:rPr>
              <w:rFonts w:ascii="Times New Roman" w:hAnsi="Times New Roman" w:cs="Times New Roman"/>
              <w:sz w:val="20"/>
              <w:szCs w:val="20"/>
              <w:lang w:eastAsia="ru-RU"/>
            </w:rPr>
          </w:pPr>
        </w:p>
      </w:tc>
      <w:tc>
        <w:tcPr>
          <w:tcW w:w="1596" w:type="dxa"/>
          <w:gridSpan w:val="2"/>
          <w:vAlign w:val="center"/>
        </w:tcPr>
        <w:p w:rsidR="002E59E3" w:rsidRPr="009500C0" w:rsidRDefault="002E59E3" w:rsidP="004E6D89">
          <w:pPr>
            <w:spacing w:after="0" w:line="240" w:lineRule="auto"/>
            <w:ind w:left="-39"/>
            <w:jc w:val="center"/>
            <w:rPr>
              <w:rFonts w:ascii="Times New Roman" w:hAnsi="Times New Roman" w:cs="Times New Roman"/>
              <w:sz w:val="20"/>
              <w:szCs w:val="20"/>
              <w:lang w:eastAsia="ru-RU"/>
            </w:rPr>
          </w:pPr>
          <w:r w:rsidRPr="009500C0">
            <w:rPr>
              <w:rFonts w:ascii="Times New Roman" w:hAnsi="Times New Roman" w:cs="Times New Roman"/>
              <w:sz w:val="20"/>
              <w:szCs w:val="20"/>
              <w:lang w:eastAsia="ru-RU"/>
            </w:rPr>
            <w:t>(подпись)</w:t>
          </w:r>
        </w:p>
      </w:tc>
    </w:tr>
    <w:tr w:rsidR="002E59E3" w:rsidRPr="008F22EB">
      <w:trPr>
        <w:trHeight w:val="73"/>
      </w:trPr>
      <w:tc>
        <w:tcPr>
          <w:tcW w:w="10649" w:type="dxa"/>
          <w:gridSpan w:val="14"/>
          <w:vAlign w:val="bottom"/>
        </w:tcPr>
        <w:p w:rsidR="002E59E3" w:rsidRPr="008F22EB" w:rsidRDefault="002E59E3" w:rsidP="004E6D89">
          <w:pPr>
            <w:spacing w:after="0" w:line="240" w:lineRule="auto"/>
            <w:rPr>
              <w:rFonts w:ascii="Arial CYR" w:hAnsi="Arial CYR" w:cs="Arial CYR"/>
              <w:sz w:val="10"/>
              <w:szCs w:val="10"/>
              <w:lang w:eastAsia="ru-RU"/>
            </w:rPr>
          </w:pPr>
        </w:p>
      </w:tc>
    </w:tr>
    <w:tr w:rsidR="002E59E3" w:rsidRPr="000462B9">
      <w:trPr>
        <w:trHeight w:val="283"/>
      </w:trPr>
      <w:tc>
        <w:tcPr>
          <w:tcW w:w="2534" w:type="dxa"/>
          <w:gridSpan w:val="2"/>
          <w:vAlign w:val="center"/>
        </w:tcPr>
        <w:p w:rsidR="002E59E3" w:rsidRPr="00BF07FB" w:rsidRDefault="002E59E3" w:rsidP="004E6D89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  <w:r w:rsidRPr="00BF07FB">
            <w:rPr>
              <w:rFonts w:ascii="Times New Roman" w:hAnsi="Times New Roman" w:cs="Times New Roman"/>
              <w:sz w:val="24"/>
              <w:szCs w:val="24"/>
              <w:lang w:eastAsia="ru-RU"/>
            </w:rPr>
            <w:t>Контактный телефон:</w:t>
          </w:r>
        </w:p>
      </w:tc>
      <w:tc>
        <w:tcPr>
          <w:tcW w:w="2747" w:type="dxa"/>
          <w:gridSpan w:val="5"/>
          <w:vAlign w:val="center"/>
        </w:tcPr>
        <w:p w:rsidR="002E59E3" w:rsidRPr="00AC76AB" w:rsidRDefault="002E59E3" w:rsidP="004E6D89">
          <w:pPr>
            <w:spacing w:after="0" w:line="240" w:lineRule="auto"/>
            <w:rPr>
              <w:rFonts w:ascii="Times New Roman" w:hAnsi="Times New Roman" w:cs="Times New Roman"/>
              <w:b/>
              <w:bCs/>
              <w:sz w:val="24"/>
              <w:szCs w:val="24"/>
              <w:lang w:eastAsia="ru-RU"/>
            </w:rPr>
          </w:pPr>
        </w:p>
      </w:tc>
      <w:tc>
        <w:tcPr>
          <w:tcW w:w="286" w:type="dxa"/>
          <w:vAlign w:val="bottom"/>
        </w:tcPr>
        <w:p w:rsidR="002E59E3" w:rsidRPr="00BF07FB" w:rsidRDefault="002E59E3" w:rsidP="004E6D89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</w:p>
      </w:tc>
      <w:tc>
        <w:tcPr>
          <w:tcW w:w="2439" w:type="dxa"/>
          <w:gridSpan w:val="2"/>
          <w:vAlign w:val="center"/>
        </w:tcPr>
        <w:p w:rsidR="002E59E3" w:rsidRPr="00BF07FB" w:rsidRDefault="002E59E3" w:rsidP="004E6D89">
          <w:pPr>
            <w:spacing w:after="0" w:line="240" w:lineRule="auto"/>
            <w:ind w:right="-108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  <w:r w:rsidRPr="00BF07FB">
            <w:rPr>
              <w:rFonts w:ascii="Times New Roman" w:hAnsi="Times New Roman" w:cs="Times New Roman"/>
              <w:sz w:val="24"/>
              <w:szCs w:val="24"/>
              <w:lang w:eastAsia="ru-RU"/>
            </w:rPr>
            <w:t>Контактный телефон:</w:t>
          </w:r>
        </w:p>
      </w:tc>
      <w:tc>
        <w:tcPr>
          <w:tcW w:w="2643" w:type="dxa"/>
          <w:gridSpan w:val="4"/>
          <w:vAlign w:val="center"/>
        </w:tcPr>
        <w:p w:rsidR="002E59E3" w:rsidRPr="000462B9" w:rsidRDefault="002E59E3" w:rsidP="004E6D89">
          <w:pPr>
            <w:spacing w:after="0" w:line="240" w:lineRule="auto"/>
            <w:ind w:right="-112"/>
            <w:rPr>
              <w:rFonts w:ascii="Times New Roman" w:hAnsi="Times New Roman" w:cs="Times New Roman"/>
              <w:b/>
              <w:bCs/>
              <w:sz w:val="24"/>
              <w:szCs w:val="24"/>
              <w:lang w:eastAsia="ru-RU"/>
            </w:rPr>
          </w:pPr>
        </w:p>
      </w:tc>
    </w:tr>
    <w:tr w:rsidR="002E59E3" w:rsidRPr="00BF07FB">
      <w:trPr>
        <w:trHeight w:val="340"/>
      </w:trPr>
      <w:tc>
        <w:tcPr>
          <w:tcW w:w="1617" w:type="dxa"/>
          <w:vAlign w:val="center"/>
        </w:tcPr>
        <w:p w:rsidR="002E59E3" w:rsidRDefault="002E59E3" w:rsidP="004E6D89">
          <w:pPr>
            <w:spacing w:after="0" w:line="240" w:lineRule="auto"/>
            <w:ind w:right="-108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</w:p>
        <w:p w:rsidR="002E59E3" w:rsidRPr="00BF07FB" w:rsidRDefault="002E59E3" w:rsidP="004E6D89">
          <w:pPr>
            <w:spacing w:after="0" w:line="240" w:lineRule="auto"/>
            <w:ind w:right="-108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  <w:r w:rsidRPr="00BF07FB">
            <w:rPr>
              <w:rFonts w:ascii="Times New Roman" w:hAnsi="Times New Roman" w:cs="Times New Roman"/>
              <w:sz w:val="24"/>
              <w:szCs w:val="24"/>
              <w:lang w:eastAsia="ru-RU"/>
            </w:rPr>
            <w:t>Дата:</w:t>
          </w:r>
        </w:p>
      </w:tc>
      <w:tc>
        <w:tcPr>
          <w:tcW w:w="1059" w:type="dxa"/>
          <w:gridSpan w:val="2"/>
          <w:vAlign w:val="center"/>
        </w:tcPr>
        <w:p w:rsidR="002E59E3" w:rsidRPr="00BF07FB" w:rsidRDefault="002E59E3" w:rsidP="004E6D89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</w:p>
      </w:tc>
      <w:tc>
        <w:tcPr>
          <w:tcW w:w="740" w:type="dxa"/>
          <w:vAlign w:val="center"/>
        </w:tcPr>
        <w:p w:rsidR="002E59E3" w:rsidRPr="00BF07FB" w:rsidRDefault="002E59E3" w:rsidP="004E6D89">
          <w:pPr>
            <w:spacing w:after="0" w:line="240" w:lineRule="auto"/>
            <w:ind w:right="-108"/>
            <w:jc w:val="right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</w:p>
      </w:tc>
      <w:tc>
        <w:tcPr>
          <w:tcW w:w="1865" w:type="dxa"/>
          <w:gridSpan w:val="3"/>
          <w:vAlign w:val="center"/>
        </w:tcPr>
        <w:p w:rsidR="002E59E3" w:rsidRPr="00BF07FB" w:rsidRDefault="002E59E3" w:rsidP="004E6D89">
          <w:pPr>
            <w:spacing w:after="0" w:line="240" w:lineRule="auto"/>
            <w:ind w:right="-179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</w:p>
      </w:tc>
      <w:tc>
        <w:tcPr>
          <w:tcW w:w="286" w:type="dxa"/>
          <w:vAlign w:val="center"/>
        </w:tcPr>
        <w:p w:rsidR="002E59E3" w:rsidRPr="00BF07FB" w:rsidRDefault="002E59E3" w:rsidP="004E6D89">
          <w:pPr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</w:p>
      </w:tc>
      <w:tc>
        <w:tcPr>
          <w:tcW w:w="2386" w:type="dxa"/>
          <w:vAlign w:val="center"/>
        </w:tcPr>
        <w:p w:rsidR="002E59E3" w:rsidRPr="00BF07FB" w:rsidRDefault="002E59E3" w:rsidP="004E6D89">
          <w:pPr>
            <w:spacing w:after="0" w:line="240" w:lineRule="auto"/>
            <w:ind w:left="-77" w:right="-108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</w:p>
      </w:tc>
      <w:tc>
        <w:tcPr>
          <w:tcW w:w="1418" w:type="dxa"/>
          <w:gridSpan w:val="4"/>
          <w:vAlign w:val="center"/>
        </w:tcPr>
        <w:p w:rsidR="002E59E3" w:rsidRPr="000462B9" w:rsidRDefault="002E59E3" w:rsidP="00E30C1B">
          <w:pPr>
            <w:spacing w:after="0" w:line="240" w:lineRule="auto"/>
            <w:jc w:val="right"/>
            <w:rPr>
              <w:rFonts w:ascii="Times New Roman" w:hAnsi="Times New Roman" w:cs="Times New Roman"/>
              <w:b/>
              <w:bCs/>
              <w:sz w:val="24"/>
              <w:szCs w:val="24"/>
              <w:lang w:eastAsia="ru-RU"/>
            </w:rPr>
          </w:pPr>
          <w:r w:rsidRPr="000462B9">
            <w:rPr>
              <w:rFonts w:ascii="Times New Roman" w:hAnsi="Times New Roman" w:cs="Times New Roman"/>
              <w:b/>
              <w:bCs/>
              <w:sz w:val="24"/>
              <w:szCs w:val="24"/>
              <w:lang w:eastAsia="ru-RU"/>
            </w:rPr>
            <w:t> </w:t>
          </w:r>
        </w:p>
      </w:tc>
      <w:tc>
        <w:tcPr>
          <w:tcW w:w="1278" w:type="dxa"/>
          <w:vAlign w:val="center"/>
        </w:tcPr>
        <w:p w:rsidR="002E59E3" w:rsidRPr="00BF07FB" w:rsidRDefault="002E59E3" w:rsidP="004E6D89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</w:p>
      </w:tc>
    </w:tr>
  </w:tbl>
  <w:p w:rsidR="002E59E3" w:rsidRPr="00545E42" w:rsidRDefault="002E59E3" w:rsidP="00F61C63">
    <w:pPr>
      <w:pStyle w:val="Footer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9E3" w:rsidRDefault="002E59E3" w:rsidP="00A51E30">
      <w:pPr>
        <w:spacing w:after="0" w:line="240" w:lineRule="auto"/>
      </w:pPr>
      <w:r>
        <w:separator/>
      </w:r>
    </w:p>
  </w:footnote>
  <w:footnote w:type="continuationSeparator" w:id="0">
    <w:p w:rsidR="002E59E3" w:rsidRDefault="002E59E3" w:rsidP="00A51E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9E3" w:rsidRDefault="002E59E3" w:rsidP="00BD50DF">
    <w:pPr>
      <w:pStyle w:val="NoSpacing"/>
      <w:jc w:val="right"/>
      <w:rPr>
        <w:rFonts w:ascii="Times New Roman" w:hAnsi="Times New Roman" w:cs="Times New Roman"/>
        <w:sz w:val="16"/>
        <w:szCs w:val="16"/>
        <w:lang w:eastAsia="ru-RU"/>
      </w:rPr>
    </w:pPr>
  </w:p>
  <w:p w:rsidR="002E59E3" w:rsidRDefault="002E59E3" w:rsidP="00BD50DF">
    <w:pPr>
      <w:pStyle w:val="NoSpacing"/>
      <w:jc w:val="right"/>
      <w:rPr>
        <w:rFonts w:ascii="Times New Roman" w:hAnsi="Times New Roman" w:cs="Times New Roman"/>
        <w:sz w:val="16"/>
        <w:szCs w:val="16"/>
        <w:lang w:eastAsia="ru-RU"/>
      </w:rPr>
    </w:pPr>
  </w:p>
  <w:p w:rsidR="002E59E3" w:rsidRDefault="002E59E3" w:rsidP="00BD50DF">
    <w:pPr>
      <w:pStyle w:val="NoSpacing"/>
      <w:jc w:val="right"/>
      <w:rPr>
        <w:rFonts w:ascii="Times New Roman" w:hAnsi="Times New Roman" w:cs="Times New Roman"/>
        <w:sz w:val="16"/>
        <w:szCs w:val="16"/>
        <w:lang w:eastAsia="ru-RU"/>
      </w:rPr>
    </w:pPr>
  </w:p>
  <w:p w:rsidR="002E59E3" w:rsidRDefault="002E59E3" w:rsidP="00BD50DF">
    <w:pPr>
      <w:pStyle w:val="NoSpacing"/>
      <w:jc w:val="right"/>
      <w:rPr>
        <w:rFonts w:ascii="Times New Roman" w:hAnsi="Times New Roman" w:cs="Times New Roman"/>
        <w:sz w:val="16"/>
        <w:szCs w:val="16"/>
        <w:lang w:eastAsia="ru-RU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9E3" w:rsidRPr="00651EA3" w:rsidRDefault="002E59E3" w:rsidP="00651EA3">
    <w:pPr>
      <w:pStyle w:val="NoSpacing"/>
      <w:jc w:val="right"/>
      <w:rPr>
        <w:rFonts w:ascii="Times New Roman" w:hAnsi="Times New Roman" w:cs="Times New Roman"/>
        <w:sz w:val="16"/>
        <w:szCs w:val="16"/>
        <w:lang w:eastAsia="ru-RU"/>
      </w:rPr>
    </w:pPr>
  </w:p>
  <w:p w:rsidR="002E59E3" w:rsidRDefault="002E59E3" w:rsidP="00476EC9">
    <w:pPr>
      <w:pStyle w:val="NoSpacing"/>
      <w:jc w:val="right"/>
      <w:rPr>
        <w:rFonts w:ascii="Times New Roman" w:hAnsi="Times New Roman" w:cs="Times New Roman"/>
        <w:sz w:val="16"/>
        <w:szCs w:val="16"/>
        <w:lang w:eastAsia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60F14"/>
    <w:multiLevelType w:val="hybridMultilevel"/>
    <w:tmpl w:val="C6E0F8C8"/>
    <w:lvl w:ilvl="0" w:tplc="F2B0DA0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130793"/>
    <w:multiLevelType w:val="hybridMultilevel"/>
    <w:tmpl w:val="6362363E"/>
    <w:lvl w:ilvl="0" w:tplc="8834B11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64E2C77"/>
    <w:multiLevelType w:val="hybridMultilevel"/>
    <w:tmpl w:val="332C729C"/>
    <w:lvl w:ilvl="0" w:tplc="015EBC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1E30"/>
    <w:rsid w:val="00042278"/>
    <w:rsid w:val="000462B9"/>
    <w:rsid w:val="00062EE7"/>
    <w:rsid w:val="00084157"/>
    <w:rsid w:val="00092C79"/>
    <w:rsid w:val="000A05EE"/>
    <w:rsid w:val="000B2B4C"/>
    <w:rsid w:val="000C3E73"/>
    <w:rsid w:val="000D576E"/>
    <w:rsid w:val="000D79B4"/>
    <w:rsid w:val="000E64EC"/>
    <w:rsid w:val="000E70C7"/>
    <w:rsid w:val="000F12E9"/>
    <w:rsid w:val="000F14E0"/>
    <w:rsid w:val="00124767"/>
    <w:rsid w:val="0013518A"/>
    <w:rsid w:val="0014177B"/>
    <w:rsid w:val="00186D8D"/>
    <w:rsid w:val="0019031C"/>
    <w:rsid w:val="001A0C8E"/>
    <w:rsid w:val="001B00F3"/>
    <w:rsid w:val="001B5166"/>
    <w:rsid w:val="001C1203"/>
    <w:rsid w:val="001E480A"/>
    <w:rsid w:val="001E574D"/>
    <w:rsid w:val="0024703B"/>
    <w:rsid w:val="0027647D"/>
    <w:rsid w:val="002A51DE"/>
    <w:rsid w:val="002E3059"/>
    <w:rsid w:val="002E59E3"/>
    <w:rsid w:val="002F2E43"/>
    <w:rsid w:val="00304629"/>
    <w:rsid w:val="003112FB"/>
    <w:rsid w:val="00312B47"/>
    <w:rsid w:val="0035095A"/>
    <w:rsid w:val="003828B8"/>
    <w:rsid w:val="003B4171"/>
    <w:rsid w:val="00416D74"/>
    <w:rsid w:val="004557B7"/>
    <w:rsid w:val="00474ACA"/>
    <w:rsid w:val="00476EC9"/>
    <w:rsid w:val="00486821"/>
    <w:rsid w:val="004E6D89"/>
    <w:rsid w:val="00501737"/>
    <w:rsid w:val="00502A77"/>
    <w:rsid w:val="00526F8C"/>
    <w:rsid w:val="005272E5"/>
    <w:rsid w:val="005339DA"/>
    <w:rsid w:val="00545E42"/>
    <w:rsid w:val="00556B30"/>
    <w:rsid w:val="00561480"/>
    <w:rsid w:val="00562D2A"/>
    <w:rsid w:val="0057249C"/>
    <w:rsid w:val="00574793"/>
    <w:rsid w:val="00591054"/>
    <w:rsid w:val="00595D97"/>
    <w:rsid w:val="005978BD"/>
    <w:rsid w:val="005D637E"/>
    <w:rsid w:val="005F22B1"/>
    <w:rsid w:val="006317E4"/>
    <w:rsid w:val="00643C6F"/>
    <w:rsid w:val="00651EA3"/>
    <w:rsid w:val="006663BE"/>
    <w:rsid w:val="00677A92"/>
    <w:rsid w:val="00685658"/>
    <w:rsid w:val="00693C84"/>
    <w:rsid w:val="00696A9E"/>
    <w:rsid w:val="006A578F"/>
    <w:rsid w:val="006A75AD"/>
    <w:rsid w:val="006B5473"/>
    <w:rsid w:val="006C1153"/>
    <w:rsid w:val="006D2CCF"/>
    <w:rsid w:val="007028AF"/>
    <w:rsid w:val="007666A5"/>
    <w:rsid w:val="007749C3"/>
    <w:rsid w:val="007C070D"/>
    <w:rsid w:val="007C7F70"/>
    <w:rsid w:val="007D4B9B"/>
    <w:rsid w:val="007D76F8"/>
    <w:rsid w:val="007E3C11"/>
    <w:rsid w:val="007E3DCD"/>
    <w:rsid w:val="00831672"/>
    <w:rsid w:val="0085348E"/>
    <w:rsid w:val="00887406"/>
    <w:rsid w:val="008941D4"/>
    <w:rsid w:val="008D5977"/>
    <w:rsid w:val="008D6CD9"/>
    <w:rsid w:val="008E1CB5"/>
    <w:rsid w:val="008F22EB"/>
    <w:rsid w:val="008F3254"/>
    <w:rsid w:val="00911D2B"/>
    <w:rsid w:val="00941FAF"/>
    <w:rsid w:val="009500C0"/>
    <w:rsid w:val="0099670D"/>
    <w:rsid w:val="009D5A65"/>
    <w:rsid w:val="009F24D9"/>
    <w:rsid w:val="009F382E"/>
    <w:rsid w:val="009F48EC"/>
    <w:rsid w:val="009F4D66"/>
    <w:rsid w:val="00A36C33"/>
    <w:rsid w:val="00A51E30"/>
    <w:rsid w:val="00A54791"/>
    <w:rsid w:val="00A64A94"/>
    <w:rsid w:val="00A8053A"/>
    <w:rsid w:val="00A825DF"/>
    <w:rsid w:val="00A85EC0"/>
    <w:rsid w:val="00AA125E"/>
    <w:rsid w:val="00AA14D8"/>
    <w:rsid w:val="00AA6E32"/>
    <w:rsid w:val="00AB5D31"/>
    <w:rsid w:val="00AC76AB"/>
    <w:rsid w:val="00AD6841"/>
    <w:rsid w:val="00AE66AE"/>
    <w:rsid w:val="00AF6063"/>
    <w:rsid w:val="00B0363A"/>
    <w:rsid w:val="00B252F8"/>
    <w:rsid w:val="00B261DB"/>
    <w:rsid w:val="00B349FB"/>
    <w:rsid w:val="00B37CEC"/>
    <w:rsid w:val="00B43926"/>
    <w:rsid w:val="00B62C1C"/>
    <w:rsid w:val="00B65EC4"/>
    <w:rsid w:val="00B65FA2"/>
    <w:rsid w:val="00B76727"/>
    <w:rsid w:val="00B91FB5"/>
    <w:rsid w:val="00B9500B"/>
    <w:rsid w:val="00BC7FF0"/>
    <w:rsid w:val="00BD50DF"/>
    <w:rsid w:val="00BE0927"/>
    <w:rsid w:val="00BE4AA3"/>
    <w:rsid w:val="00BF07FB"/>
    <w:rsid w:val="00BF5FBA"/>
    <w:rsid w:val="00C100FB"/>
    <w:rsid w:val="00C35AE4"/>
    <w:rsid w:val="00C44413"/>
    <w:rsid w:val="00C45D8B"/>
    <w:rsid w:val="00C54344"/>
    <w:rsid w:val="00C55CDB"/>
    <w:rsid w:val="00C56F8E"/>
    <w:rsid w:val="00C65BC7"/>
    <w:rsid w:val="00C70AB6"/>
    <w:rsid w:val="00C7177F"/>
    <w:rsid w:val="00CC06CA"/>
    <w:rsid w:val="00CF3A43"/>
    <w:rsid w:val="00D07D7F"/>
    <w:rsid w:val="00D275B2"/>
    <w:rsid w:val="00D427A9"/>
    <w:rsid w:val="00D45AD1"/>
    <w:rsid w:val="00D50139"/>
    <w:rsid w:val="00D56562"/>
    <w:rsid w:val="00D64A36"/>
    <w:rsid w:val="00D745B6"/>
    <w:rsid w:val="00DB20EB"/>
    <w:rsid w:val="00DB7228"/>
    <w:rsid w:val="00DC681F"/>
    <w:rsid w:val="00DD1B54"/>
    <w:rsid w:val="00DE52A4"/>
    <w:rsid w:val="00E1768D"/>
    <w:rsid w:val="00E21412"/>
    <w:rsid w:val="00E30C1B"/>
    <w:rsid w:val="00E8596D"/>
    <w:rsid w:val="00E95D13"/>
    <w:rsid w:val="00EC5147"/>
    <w:rsid w:val="00EE45F7"/>
    <w:rsid w:val="00F333A7"/>
    <w:rsid w:val="00F420C3"/>
    <w:rsid w:val="00F56F82"/>
    <w:rsid w:val="00F61C63"/>
    <w:rsid w:val="00F61F35"/>
    <w:rsid w:val="00FA6F34"/>
    <w:rsid w:val="00FC11F5"/>
    <w:rsid w:val="00FD2821"/>
    <w:rsid w:val="00FD5F84"/>
    <w:rsid w:val="00FD6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77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4177B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4177B"/>
    <w:rPr>
      <w:rFonts w:cs="Times New Roman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14177B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4177B"/>
    <w:rPr>
      <w:rFonts w:cs="Times New Roman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4177B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4177B"/>
    <w:rPr>
      <w:rFonts w:ascii="Tahoma" w:hAnsi="Tahoma" w:cs="Times New Roman"/>
      <w:sz w:val="16"/>
      <w:lang w:eastAsia="en-US"/>
    </w:rPr>
  </w:style>
  <w:style w:type="paragraph" w:styleId="NoSpacing">
    <w:name w:val="No Spacing"/>
    <w:uiPriority w:val="99"/>
    <w:qFormat/>
    <w:rsid w:val="0014177B"/>
    <w:rPr>
      <w:rFonts w:cs="Calibri"/>
      <w:lang w:eastAsia="en-US"/>
    </w:rPr>
  </w:style>
  <w:style w:type="paragraph" w:customStyle="1" w:styleId="ConsPlusNormal">
    <w:name w:val="ConsPlusNormal"/>
    <w:uiPriority w:val="99"/>
    <w:rsid w:val="00B349F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82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148</TotalTime>
  <Pages>3</Pages>
  <Words>865</Words>
  <Characters>4934</Characters>
  <Application>Microsoft Office Outlook</Application>
  <DocSecurity>0</DocSecurity>
  <Lines>0</Lines>
  <Paragraphs>0</Paragraphs>
  <ScaleCrop>false</ScaleCrop>
  <Company>МОЭСК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agapenkov</dc:creator>
  <cp:keywords/>
  <dc:description/>
  <cp:lastModifiedBy>energo1</cp:lastModifiedBy>
  <cp:revision>17</cp:revision>
  <cp:lastPrinted>2014-08-15T01:05:00Z</cp:lastPrinted>
  <dcterms:created xsi:type="dcterms:W3CDTF">2012-03-01T04:59:00Z</dcterms:created>
  <dcterms:modified xsi:type="dcterms:W3CDTF">2014-10-07T02:58:00Z</dcterms:modified>
</cp:coreProperties>
</file>